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2181940" w14:textId="7A157E36" w:rsidR="001651D2" w:rsidRPr="003227D7" w:rsidRDefault="00DA733B" w:rsidP="003227D7">
      <w:pPr>
        <w:pStyle w:val="Heading1"/>
      </w:pPr>
      <w:r>
        <w:rPr>
          <w:i/>
        </w:rPr>
        <w:t>Systems and Scale</w:t>
      </w:r>
      <w:r w:rsidR="00B21DA3">
        <w:rPr>
          <w:color w:val="FF0000"/>
        </w:rPr>
        <w:t xml:space="preserve"> </w:t>
      </w:r>
      <w:r w:rsidR="00B21DA3">
        <w:t>Unit Front Matter</w:t>
      </w:r>
    </w:p>
    <w:p w14:paraId="3FD284BF" w14:textId="24BA81F3" w:rsidR="00B21DA3" w:rsidRDefault="001651D2" w:rsidP="00B21DA3">
      <w:pPr>
        <w:pStyle w:val="Heading2"/>
      </w:pPr>
      <w:r>
        <w:rPr>
          <w:noProof/>
          <w:color w:val="FF0000"/>
        </w:rPr>
        <mc:AlternateContent>
          <mc:Choice Requires="wps">
            <w:drawing>
              <wp:anchor distT="0" distB="0" distL="114300" distR="114300" simplePos="0" relativeHeight="251672576" behindDoc="0" locked="0" layoutInCell="1" allowOverlap="1" wp14:anchorId="62FE349E" wp14:editId="7740D6F9">
                <wp:simplePos x="0" y="0"/>
                <wp:positionH relativeFrom="column">
                  <wp:posOffset>5372100</wp:posOffset>
                </wp:positionH>
                <wp:positionV relativeFrom="paragraph">
                  <wp:posOffset>135255</wp:posOffset>
                </wp:positionV>
                <wp:extent cx="1021080" cy="609600"/>
                <wp:effectExtent l="0" t="0" r="7620" b="12700"/>
                <wp:wrapSquare wrapText="bothSides"/>
                <wp:docPr id="5" name="Text Box 5"/>
                <wp:cNvGraphicFramePr/>
                <a:graphic xmlns:a="http://schemas.openxmlformats.org/drawingml/2006/main">
                  <a:graphicData uri="http://schemas.microsoft.com/office/word/2010/wordprocessingShape">
                    <wps:wsp>
                      <wps:cNvSpPr txBox="1"/>
                      <wps:spPr>
                        <a:xfrm>
                          <a:off x="0" y="0"/>
                          <a:ext cx="1021080" cy="609600"/>
                        </a:xfrm>
                        <a:prstGeom prst="rect">
                          <a:avLst/>
                        </a:prstGeom>
                        <a:solidFill>
                          <a:schemeClr val="lt1"/>
                        </a:solidFill>
                        <a:ln w="6350">
                          <a:solidFill>
                            <a:prstClr val="black"/>
                          </a:solidFill>
                        </a:ln>
                      </wps:spPr>
                      <wps:txbx>
                        <w:txbxContent>
                          <w:p w14:paraId="6EA190B9" w14:textId="77777777" w:rsidR="00514E0C" w:rsidRDefault="00514E0C" w:rsidP="001651D2">
                            <w:r>
                              <w:t>Download PDF of Unit Front Matter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2FE349E" id="_x0000_t202" coordsize="21600,21600" o:spt="202" path="m,l,21600r21600,l21600,xe">
                <v:stroke joinstyle="miter"/>
                <v:path gradientshapeok="t" o:connecttype="rect"/>
              </v:shapetype>
              <v:shape id="Text Box 5" o:spid="_x0000_s1026" type="#_x0000_t202" style="position:absolute;margin-left:423pt;margin-top:10.65pt;width:80.4pt;height:48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" fillcolor="white [3201]" strokeweight=".5pt">
                <v:textbox>
                  <w:txbxContent>
                    <w:p w14:paraId="6EA190B9" w14:textId="77777777" w:rsidR="00514E0C" w:rsidRDefault="00514E0C" w:rsidP="001651D2">
                      <w:r>
                        <w:t>Download PDF of Unit Front Matter</w:t>
                      </w:r>
                    </w:p>
                  </w:txbxContent>
                </v:textbox>
                <w10:wrap type="square"/>
              </v:shape>
            </w:pict>
          </mc:Fallback>
        </mc:AlternateContent>
      </w:r>
      <w:r w:rsidR="00B21DA3" w:rsidRPr="001C73F2">
        <w:rPr>
          <w:color w:val="FF0000"/>
        </w:rPr>
        <w:t>Tab 1:</w:t>
      </w:r>
      <w:r w:rsidR="00B21DA3">
        <w:t xml:space="preserve"> Unit Home</w:t>
      </w:r>
    </w:p>
    <w:p w14:paraId="0A3B6211" w14:textId="4BCAE823" w:rsidR="00B21DA3" w:rsidRPr="004A1066" w:rsidRDefault="00DA733B" w:rsidP="00DE424C">
      <w:pPr>
        <w:pStyle w:val="standard"/>
      </w:pPr>
      <w:r w:rsidRPr="00DA733B">
        <w:rPr>
          <w:i/>
        </w:rPr>
        <w:t>Systems and Scale</w:t>
      </w:r>
      <w:r w:rsidR="00B21DA3" w:rsidRPr="004A1066">
        <w:rPr>
          <w:i/>
        </w:rPr>
        <w:t xml:space="preserve"> </w:t>
      </w:r>
      <w:r w:rsidR="00B21DA3" w:rsidRPr="004A1066">
        <w:t xml:space="preserve">is </w:t>
      </w:r>
      <w:r w:rsidR="009160EF">
        <w:t>the first</w:t>
      </w:r>
      <w:r w:rsidR="009160EF" w:rsidRPr="004A1066">
        <w:t xml:space="preserve"> </w:t>
      </w:r>
      <w:r w:rsidR="00B21DA3" w:rsidRPr="004A1066">
        <w:t xml:space="preserve">of the six </w:t>
      </w:r>
      <w:r w:rsidR="00B21DA3" w:rsidRPr="004A1066">
        <w:rPr>
          <w:i/>
        </w:rPr>
        <w:t xml:space="preserve">Carbon TIME </w:t>
      </w:r>
      <w:r w:rsidR="00B21DA3" w:rsidRPr="004A1066">
        <w:t xml:space="preserve">units. If you are new to teaching </w:t>
      </w:r>
      <w:r w:rsidR="00B21DA3" w:rsidRPr="004A1066">
        <w:rPr>
          <w:i/>
        </w:rPr>
        <w:t>Carbon TIME</w:t>
      </w:r>
      <w:r w:rsidR="00B21DA3" w:rsidRPr="004A1066">
        <w:t xml:space="preserve">, read the </w:t>
      </w:r>
      <w:r w:rsidR="00B21DA3" w:rsidRPr="004A1066">
        <w:rPr>
          <w:i/>
        </w:rPr>
        <w:t>Carbon TIME</w:t>
      </w:r>
      <w:r w:rsidR="00B21DA3" w:rsidRPr="004A1066">
        <w:t xml:space="preserve"> FAQ: Which Units Should I Teach. </w:t>
      </w:r>
    </w:p>
    <w:p w14:paraId="4BF2FF0D" w14:textId="7888A134" w:rsidR="008C518D" w:rsidRPr="007B7886" w:rsidRDefault="008C518D" w:rsidP="008C518D">
      <w:pPr>
        <w:pStyle w:val="standard"/>
      </w:pPr>
      <w:bookmarkStart w:id="0" w:name="_Toc235692283"/>
      <w:r w:rsidRPr="007B7886">
        <w:t xml:space="preserve">The goal of the </w:t>
      </w:r>
      <w:r w:rsidRPr="007B7886">
        <w:rPr>
          <w:i/>
        </w:rPr>
        <w:t>Systems and Scale</w:t>
      </w:r>
      <w:r w:rsidRPr="007B7886">
        <w:t xml:space="preserve"> unit is to introduce students to organic matter and chemical energy (in the context of combustion) using the tools for reasoning and environmental literacy practices that students will engage with in other units. Students </w:t>
      </w:r>
      <w:r w:rsidR="009160EF">
        <w:t>develop required capacity to</w:t>
      </w:r>
      <w:r w:rsidRPr="007B7886">
        <w:t xml:space="preserve"> </w:t>
      </w:r>
      <w:r w:rsidR="009160EF">
        <w:t>distinguish</w:t>
      </w:r>
      <w:r w:rsidR="009160EF" w:rsidRPr="007B7886">
        <w:t xml:space="preserve"> </w:t>
      </w:r>
      <w:r w:rsidRPr="007B7886">
        <w:t>organic matter from inorganic matter, and</w:t>
      </w:r>
      <w:r w:rsidR="009160EF">
        <w:t xml:space="preserve"> to</w:t>
      </w:r>
      <w:r w:rsidRPr="007B7886">
        <w:t xml:space="preserve"> understand how differences in the chemical make-up of materials influences how materials and energy are transformed and moved between systems.</w:t>
      </w:r>
      <w:bookmarkEnd w:id="0"/>
    </w:p>
    <w:p w14:paraId="232DCF04" w14:textId="4F32D6A5" w:rsidR="00B21DA3" w:rsidRDefault="00B21DA3" w:rsidP="00DE424C">
      <w:pPr>
        <w:pStyle w:val="standard"/>
      </w:pPr>
      <w:r w:rsidRPr="004A1066">
        <w:t xml:space="preserve">The </w:t>
      </w:r>
      <w:r w:rsidR="00DA733B" w:rsidRPr="00DA733B">
        <w:rPr>
          <w:i/>
        </w:rPr>
        <w:t>Systems and Scale</w:t>
      </w:r>
      <w:r w:rsidR="004A1066" w:rsidRPr="004A1066">
        <w:rPr>
          <w:i/>
          <w:color w:val="FF0000"/>
        </w:rPr>
        <w:t xml:space="preserve"> </w:t>
      </w:r>
      <w:r w:rsidRPr="004A1066">
        <w:rPr>
          <w:i/>
        </w:rPr>
        <w:t>Unit</w:t>
      </w:r>
      <w:r w:rsidRPr="004A1066">
        <w:t xml:space="preserve"> supports students in using core disciplinary ideas, science practices, and cross-cutting concepts to develop scientific explanations of how </w:t>
      </w:r>
      <w:r w:rsidRPr="004A1066">
        <w:rPr>
          <w:i/>
        </w:rPr>
        <w:t>matter and energy</w:t>
      </w:r>
      <w:r w:rsidR="008C518D">
        <w:rPr>
          <w:i/>
        </w:rPr>
        <w:t xml:space="preserve"> are transformed</w:t>
      </w:r>
      <w:r w:rsidR="008C518D">
        <w:t xml:space="preserve"> during combustion of different organic materials</w:t>
      </w:r>
      <w:r w:rsidRPr="004A1066">
        <w:t>.</w:t>
      </w:r>
    </w:p>
    <w:p w14:paraId="2F6B7FB5" w14:textId="77777777" w:rsidR="00B21DA3" w:rsidRDefault="00B21DA3" w:rsidP="00DE424C">
      <w:r>
        <w:t xml:space="preserve">Follow these steps to get ready to teach the </w:t>
      </w:r>
      <w:r w:rsidR="00DA733B" w:rsidRPr="00DA733B">
        <w:rPr>
          <w:i/>
        </w:rPr>
        <w:t>Systems and Scale</w:t>
      </w:r>
      <w:r w:rsidR="00DA733B" w:rsidRPr="002C7543">
        <w:rPr>
          <w:i/>
        </w:rPr>
        <w:t xml:space="preserve"> </w:t>
      </w:r>
      <w:r w:rsidRPr="00DA733B">
        <w:t>Unit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21DA3" w14:paraId="4E7DBAA4" w14:textId="77777777" w:rsidTr="0092087F">
        <w:tc>
          <w:tcPr>
            <w:tcW w:w="9576" w:type="dxa"/>
          </w:tcPr>
          <w:p w14:paraId="4A0EFF85" w14:textId="77777777" w:rsidR="00B21DA3" w:rsidRPr="00856771" w:rsidRDefault="00B21DA3" w:rsidP="0092087F">
            <w:pPr>
              <w:pStyle w:val="Heading3"/>
              <w:outlineLvl w:val="2"/>
            </w:pPr>
            <w:r w:rsidRPr="00416329">
              <w:rPr>
                <w:noProof/>
              </w:rPr>
              <w:drawing>
                <wp:inline distT="0" distB="0" distL="0" distR="0" wp14:anchorId="3832092A" wp14:editId="7296721D">
                  <wp:extent cx="5943600" cy="1130300"/>
                  <wp:effectExtent l="0" t="0" r="0" b="1270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0.14.43 AM.png"/>
                          <pic:cNvPicPr/>
                        </pic:nvPicPr>
                        <pic:blipFill>
                          <a:blip r:embed="rId8">
                            <a:extLst>
                              <a:ext uri="{28A0092B-C50C-407E-A947-70E740481C1C}">
                                <a14:useLocalDpi xmlns:a14="http://schemas.microsoft.com/office/drawing/2010/main" val="0"/>
                              </a:ext>
                            </a:extLst>
                          </a:blip>
                          <a:stretch>
                            <a:fillRect/>
                          </a:stretch>
                        </pic:blipFill>
                        <pic:spPr>
                          <a:xfrm>
                            <a:off x="0" y="0"/>
                            <a:ext cx="5943600" cy="1130300"/>
                          </a:xfrm>
                          <a:prstGeom prst="rect">
                            <a:avLst/>
                          </a:prstGeom>
                        </pic:spPr>
                      </pic:pic>
                    </a:graphicData>
                  </a:graphic>
                </wp:inline>
              </w:drawing>
            </w:r>
          </w:p>
          <w:p w14:paraId="3C6D7712" w14:textId="77777777" w:rsidR="00B21DA3" w:rsidRDefault="00B21DA3" w:rsidP="0092087F">
            <w:pPr>
              <w:pStyle w:val="List1"/>
              <w:ind w:left="0" w:firstLine="0"/>
            </w:pPr>
          </w:p>
        </w:tc>
      </w:tr>
    </w:tbl>
    <w:p w14:paraId="486DFBE5" w14:textId="060FD958" w:rsidR="00B21DA3" w:rsidRPr="00856771" w:rsidRDefault="00B21DA3" w:rsidP="00B21DA3">
      <w:pPr>
        <w:pStyle w:val="Heading3"/>
      </w:pPr>
      <w:bookmarkStart w:id="1" w:name="_Toc490651454"/>
      <w:r w:rsidRPr="00856771">
        <w:t>Lead Editor for 201</w:t>
      </w:r>
      <w:r w:rsidR="00890FC7">
        <w:t>9</w:t>
      </w:r>
      <w:r w:rsidRPr="00856771">
        <w:t xml:space="preserve"> Version</w:t>
      </w:r>
    </w:p>
    <w:p w14:paraId="3E65639F" w14:textId="77777777" w:rsidR="00B21DA3" w:rsidRPr="00856771" w:rsidRDefault="00B21DA3" w:rsidP="00DE424C">
      <w:r w:rsidRPr="00856771">
        <w:t>Kirsten D. Edwards, Department of Teacher Education, Michigan State University</w:t>
      </w:r>
    </w:p>
    <w:p w14:paraId="52ABA606" w14:textId="77777777" w:rsidR="00B21DA3" w:rsidRPr="00856771" w:rsidRDefault="00B21DA3" w:rsidP="00B21DA3">
      <w:pPr>
        <w:pStyle w:val="Heading3"/>
      </w:pPr>
      <w:r w:rsidRPr="00856771">
        <w:t>Principal Authors</w:t>
      </w:r>
      <w:bookmarkEnd w:id="1"/>
    </w:p>
    <w:p w14:paraId="11BEF83B" w14:textId="77777777" w:rsidR="00D05E81" w:rsidRDefault="00D05E81" w:rsidP="00D05E81">
      <w:pPr>
        <w:pStyle w:val="List1"/>
        <w:spacing w:after="0"/>
      </w:pPr>
      <w:bookmarkStart w:id="2" w:name="_Toc490651455"/>
      <w:r w:rsidRPr="007B7886">
        <w:t xml:space="preserve">Hannah </w:t>
      </w:r>
      <w:r>
        <w:t xml:space="preserve">K. </w:t>
      </w:r>
      <w:r w:rsidRPr="007B7886">
        <w:t>Miller,</w:t>
      </w:r>
      <w:r>
        <w:t xml:space="preserve"> Education Department,</w:t>
      </w:r>
      <w:r w:rsidRPr="007B7886">
        <w:t xml:space="preserve"> </w:t>
      </w:r>
      <w:r>
        <w:t>Johnson State University</w:t>
      </w:r>
    </w:p>
    <w:p w14:paraId="6645A6F4" w14:textId="77777777" w:rsidR="00D05E81" w:rsidRDefault="00D05E81" w:rsidP="00D05E81">
      <w:pPr>
        <w:pStyle w:val="List1"/>
        <w:spacing w:after="0"/>
      </w:pPr>
      <w:r w:rsidRPr="007B7886">
        <w:t xml:space="preserve">Jenny Dauer, School of Natural Resources, University of Nebraska-Lincoln </w:t>
      </w:r>
    </w:p>
    <w:p w14:paraId="1922CF56" w14:textId="77777777" w:rsidR="00D05E81" w:rsidRDefault="00D05E81" w:rsidP="00D05E81">
      <w:pPr>
        <w:pStyle w:val="List1"/>
        <w:spacing w:after="0"/>
      </w:pPr>
      <w:r>
        <w:t xml:space="preserve">Christa </w:t>
      </w:r>
      <w:proofErr w:type="spellStart"/>
      <w:r>
        <w:t>Haverly</w:t>
      </w:r>
      <w:proofErr w:type="spellEnd"/>
      <w:r>
        <w:t>, Department of Teacher Education, Michigan State University</w:t>
      </w:r>
    </w:p>
    <w:p w14:paraId="6778D0E9" w14:textId="77777777" w:rsidR="00D05E81" w:rsidRDefault="00D05E81" w:rsidP="00D05E81">
      <w:pPr>
        <w:pStyle w:val="List1"/>
        <w:spacing w:after="0"/>
        <w:ind w:left="259" w:hanging="259"/>
      </w:pPr>
      <w:r w:rsidRPr="008B5297">
        <w:t>Kirsten D. Edwards, Department of Teacher Edwards, Michigan State University</w:t>
      </w:r>
    </w:p>
    <w:p w14:paraId="20F35D1A" w14:textId="77777777" w:rsidR="00D05E81" w:rsidRDefault="00D05E81" w:rsidP="00D05E81">
      <w:pPr>
        <w:pStyle w:val="List1"/>
        <w:spacing w:after="0"/>
      </w:pPr>
      <w:r>
        <w:t>Christie Morrison Thomas, Department of Teacher Education, Michigan State University</w:t>
      </w:r>
    </w:p>
    <w:p w14:paraId="33477BD9" w14:textId="77777777" w:rsidR="00D05E81" w:rsidRDefault="00D05E81" w:rsidP="00D05E81">
      <w:pPr>
        <w:pStyle w:val="List1"/>
      </w:pPr>
      <w:r w:rsidRPr="007B7886">
        <w:t xml:space="preserve">Charles </w:t>
      </w:r>
      <w:r>
        <w:t xml:space="preserve">W. </w:t>
      </w:r>
      <w:r w:rsidRPr="007B7886">
        <w:t>“Andy” Anderson, Department of Teacher Education, Michigan State University</w:t>
      </w:r>
    </w:p>
    <w:p w14:paraId="264C1986" w14:textId="77777777" w:rsidR="00B21DA3" w:rsidRPr="00856771" w:rsidRDefault="00B21DA3" w:rsidP="00B21DA3">
      <w:pPr>
        <w:pStyle w:val="Heading3"/>
      </w:pPr>
      <w:r w:rsidRPr="00856771">
        <w:t>Contributing Authors</w:t>
      </w:r>
      <w:bookmarkEnd w:id="2"/>
      <w:r w:rsidRPr="00856771">
        <w:t xml:space="preserve"> </w:t>
      </w:r>
    </w:p>
    <w:p w14:paraId="3E163FB8" w14:textId="09A69D78" w:rsidR="00B21DA3" w:rsidRPr="00856771" w:rsidRDefault="00D05E81" w:rsidP="00DE424C">
      <w:r w:rsidRPr="007B7886">
        <w:t xml:space="preserve">Elizabeth </w:t>
      </w:r>
      <w:proofErr w:type="spellStart"/>
      <w:r w:rsidRPr="007B7886">
        <w:t>Xeng</w:t>
      </w:r>
      <w:proofErr w:type="spellEnd"/>
      <w:r w:rsidRPr="007B7886">
        <w:t xml:space="preserve"> de los Santos</w:t>
      </w:r>
      <w:r>
        <w:t xml:space="preserve">, Beth </w:t>
      </w:r>
      <w:proofErr w:type="spellStart"/>
      <w:r>
        <w:t>Covitt</w:t>
      </w:r>
      <w:proofErr w:type="spellEnd"/>
      <w:r>
        <w:t xml:space="preserve">, </w:t>
      </w:r>
      <w:r w:rsidRPr="007B7886">
        <w:t>Jennifer Doherty</w:t>
      </w:r>
      <w:r>
        <w:t xml:space="preserve">, Allison Freed, Wendy Johnson, Deborah Jordan, Craig Kohn, </w:t>
      </w:r>
      <w:r w:rsidRPr="007B7886">
        <w:t>Lindsey Mohan</w:t>
      </w:r>
      <w:r>
        <w:t>,</w:t>
      </w:r>
      <w:r w:rsidRPr="0014263E">
        <w:t xml:space="preserve"> </w:t>
      </w:r>
      <w:r>
        <w:t xml:space="preserve">Joyce Parker, </w:t>
      </w:r>
      <w:r w:rsidRPr="007B7886">
        <w:t>Elizabeth Tompkins</w:t>
      </w:r>
      <w:r>
        <w:t xml:space="preserve">, Nick </w:t>
      </w:r>
      <w:proofErr w:type="spellStart"/>
      <w:r>
        <w:t>Verbanic</w:t>
      </w:r>
      <w:proofErr w:type="spellEnd"/>
    </w:p>
    <w:p w14:paraId="7697421E" w14:textId="77777777" w:rsidR="00B21DA3" w:rsidRPr="00856771" w:rsidRDefault="00B21DA3" w:rsidP="00B21DA3">
      <w:pPr>
        <w:pStyle w:val="Heading3"/>
      </w:pPr>
      <w:bookmarkStart w:id="3" w:name="_Toc490651456"/>
      <w:r w:rsidRPr="00856771">
        <w:t>Illustrations</w:t>
      </w:r>
      <w:bookmarkEnd w:id="3"/>
    </w:p>
    <w:p w14:paraId="23D075A8" w14:textId="689907CE" w:rsidR="00B21DA3" w:rsidRDefault="00B21DA3" w:rsidP="00DE424C">
      <w:r w:rsidRPr="00856771">
        <w:t>Craig Douglas, Kendra Mojica</w:t>
      </w:r>
    </w:p>
    <w:p w14:paraId="4CF47B23" w14:textId="77777777" w:rsidR="00076E25" w:rsidRDefault="00076E25" w:rsidP="00076E25">
      <w:r w:rsidRPr="00653672">
        <w:rPr>
          <w:noProof/>
        </w:rPr>
        <w:drawing>
          <wp:inline distT="0" distB="0" distL="0" distR="0" wp14:anchorId="5A24CA66" wp14:editId="50759F58">
            <wp:extent cx="1111250" cy="393700"/>
            <wp:effectExtent l="0" t="0" r="6350" b="0"/>
            <wp:docPr id="7" name="Picture 7" descr="Creative Commons Licens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cense">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11250" cy="393700"/>
                    </a:xfrm>
                    <a:prstGeom prst="rect">
                      <a:avLst/>
                    </a:prstGeom>
                    <a:noFill/>
                    <a:ln>
                      <a:noFill/>
                    </a:ln>
                  </pic:spPr>
                </pic:pic>
              </a:graphicData>
            </a:graphic>
          </wp:inline>
        </w:drawing>
      </w:r>
      <w:r w:rsidRPr="00653672">
        <w:rPr>
          <w:i/>
          <w:iCs/>
        </w:rPr>
        <w:t>Carbon TIME</w:t>
      </w:r>
      <w:r w:rsidRPr="00653672">
        <w:t xml:space="preserve"> is licensed under a </w:t>
      </w:r>
      <w:hyperlink r:id="rId11" w:history="1">
        <w:r w:rsidRPr="00653672">
          <w:rPr>
            <w:rStyle w:val="Hyperlink"/>
          </w:rPr>
          <w:t>Creative Commons Attribution-</w:t>
        </w:r>
        <w:proofErr w:type="spellStart"/>
        <w:r w:rsidRPr="00653672">
          <w:rPr>
            <w:rStyle w:val="Hyperlink"/>
          </w:rPr>
          <w:t>NonCommercial</w:t>
        </w:r>
        <w:proofErr w:type="spellEnd"/>
        <w:r w:rsidRPr="00653672">
          <w:rPr>
            <w:rStyle w:val="Hyperlink"/>
          </w:rPr>
          <w:t>-</w:t>
        </w:r>
        <w:proofErr w:type="spellStart"/>
        <w:r w:rsidRPr="00653672">
          <w:rPr>
            <w:rStyle w:val="Hyperlink"/>
          </w:rPr>
          <w:t>ShareAlike</w:t>
        </w:r>
        <w:proofErr w:type="spellEnd"/>
        <w:r w:rsidRPr="00653672">
          <w:rPr>
            <w:rStyle w:val="Hyperlink"/>
          </w:rPr>
          <w:t xml:space="preserve"> 4.0 International License</w:t>
        </w:r>
      </w:hyperlink>
      <w:r w:rsidRPr="00653672">
        <w:t xml:space="preserve">. You must give appropriate credit and indicate if any changes were made. You may do so in any reasonable manner, but not in any way that suggests the licensor endorses you or your use. You may not use the material for </w:t>
      </w:r>
      <w:r w:rsidRPr="00653672">
        <w:lastRenderedPageBreak/>
        <w:t>commercial purposes. If you remix, transform, or build upon the material, you must distribute your contributions under the same license as the original. As noted within the materials, some images, videos, and simulations may have different licensing, either more restrictive, or more open than the CC BY-NC-SA license.</w:t>
      </w:r>
    </w:p>
    <w:p w14:paraId="0F3E7225" w14:textId="46076065" w:rsidR="00B21DA3" w:rsidRPr="00856771" w:rsidRDefault="00B21DA3" w:rsidP="00DE424C">
      <w:r w:rsidRPr="00856771">
        <w:t xml:space="preserve">This research is supported in part by grants from the National Science Foundation: A Learning Progression-based System for Promoting Understanding of Carbon-transforming Processes (DRL 1020187) and Sustaining Responsive and Rigorous Teaching Based on </w:t>
      </w:r>
      <w:r w:rsidRPr="00856771">
        <w:rPr>
          <w:i/>
        </w:rPr>
        <w:t>Carbon TIME</w:t>
      </w:r>
      <w:r w:rsidRPr="00856771">
        <w:t xml:space="preserve"> (NSF 1440988). Any opinions, findings, and conclusions or recommendations expressed in this material are those of the author(s) and do not necessarily reflect the views of the National Science Foundation or the </w:t>
      </w:r>
      <w:r w:rsidR="000A60CC" w:rsidRPr="00856771">
        <w:t>United States</w:t>
      </w:r>
      <w:r w:rsidRPr="00856771">
        <w:t xml:space="preserve"> Department of Energy.</w:t>
      </w:r>
    </w:p>
    <w:p w14:paraId="69ADAD30" w14:textId="77777777" w:rsidR="00B21DA3" w:rsidRPr="00856771" w:rsidRDefault="00B21DA3" w:rsidP="00DE424C">
      <w:r w:rsidRPr="00856771">
        <w:t xml:space="preserve">This unit is also available online at </w:t>
      </w:r>
      <w:hyperlink r:id="rId12" w:history="1">
        <w:r w:rsidRPr="00856771">
          <w:rPr>
            <w:rStyle w:val="Hyperlink"/>
          </w:rPr>
          <w:t>http://carbontime.bscs.org/</w:t>
        </w:r>
      </w:hyperlink>
      <w:r w:rsidRPr="00856771">
        <w:t xml:space="preserve">. Contact the MSU Environmental Literacy Program for more information: </w:t>
      </w:r>
      <w:hyperlink r:id="rId13" w:history="1">
        <w:r w:rsidRPr="00856771">
          <w:rPr>
            <w:rStyle w:val="Hyperlink"/>
          </w:rPr>
          <w:t>EnvLit@msu.edu</w:t>
        </w:r>
      </w:hyperlink>
      <w:r w:rsidRPr="00856771">
        <w:t>.</w:t>
      </w:r>
    </w:p>
    <w:p w14:paraId="46D9E9AC" w14:textId="205F800A" w:rsidR="00B21DA3" w:rsidRDefault="00B21DA3" w:rsidP="00B21DA3">
      <w:pPr>
        <w:pStyle w:val="Heading2"/>
      </w:pPr>
      <w:r>
        <w:rPr>
          <w:color w:val="FF0000"/>
        </w:rPr>
        <w:t>Tab 2</w:t>
      </w:r>
      <w:r w:rsidRPr="00DE4A92">
        <w:rPr>
          <w:color w:val="FF0000"/>
        </w:rPr>
        <w:t>:</w:t>
      </w:r>
      <w:r>
        <w:rPr>
          <w:color w:val="FF0000"/>
        </w:rPr>
        <w:t xml:space="preserve"> </w:t>
      </w:r>
      <w:r>
        <w:t>Overview</w:t>
      </w:r>
    </w:p>
    <w:p w14:paraId="6B5458FC" w14:textId="3F12E259" w:rsidR="001651D2" w:rsidRPr="00E37715" w:rsidRDefault="00B21DA3" w:rsidP="00E37715">
      <w:pPr>
        <w:pStyle w:val="Heading3"/>
        <w:rPr>
          <w:color w:val="FF0000"/>
        </w:rPr>
      </w:pPr>
      <w:r>
        <w:t>The Driving Q</w:t>
      </w:r>
      <w:r w:rsidRPr="0061283A">
        <w:t>uestion</w:t>
      </w:r>
      <w:r w:rsidR="0032351A">
        <w:t xml:space="preserve"> and Research Base</w:t>
      </w:r>
      <w:r w:rsidR="001651D2">
        <w:t xml:space="preserve"> </w:t>
      </w:r>
      <w:r w:rsidR="001651D2">
        <w:rPr>
          <w:color w:val="FF0000"/>
        </w:rPr>
        <w:t>(accordion)</w:t>
      </w:r>
    </w:p>
    <w:p w14:paraId="640204AF" w14:textId="73943373" w:rsidR="001651D2" w:rsidRPr="00DE424C" w:rsidRDefault="001651D2" w:rsidP="001651D2">
      <w:pPr>
        <w:pStyle w:val="standard"/>
        <w:rPr>
          <w:rFonts w:cs="Arial"/>
          <w:color w:val="FF0000"/>
          <w:szCs w:val="22"/>
        </w:rPr>
      </w:pPr>
      <w:r>
        <w:rPr>
          <w:noProof/>
          <w:color w:val="FF0000"/>
        </w:rPr>
        <mc:AlternateContent>
          <mc:Choice Requires="wps">
            <w:drawing>
              <wp:anchor distT="0" distB="0" distL="114300" distR="114300" simplePos="0" relativeHeight="251674624" behindDoc="0" locked="0" layoutInCell="1" allowOverlap="1" wp14:anchorId="519A2497" wp14:editId="03841582">
                <wp:simplePos x="0" y="0"/>
                <wp:positionH relativeFrom="column">
                  <wp:posOffset>5143500</wp:posOffset>
                </wp:positionH>
                <wp:positionV relativeFrom="paragraph">
                  <wp:posOffset>10795</wp:posOffset>
                </wp:positionV>
                <wp:extent cx="1021080" cy="600075"/>
                <wp:effectExtent l="0" t="0" r="7620" b="9525"/>
                <wp:wrapSquare wrapText="bothSides"/>
                <wp:docPr id="8" name="Text Box 8"/>
                <wp:cNvGraphicFramePr/>
                <a:graphic xmlns:a="http://schemas.openxmlformats.org/drawingml/2006/main">
                  <a:graphicData uri="http://schemas.microsoft.com/office/word/2010/wordprocessingShape">
                    <wps:wsp>
                      <wps:cNvSpPr txBox="1"/>
                      <wps:spPr>
                        <a:xfrm>
                          <a:off x="0" y="0"/>
                          <a:ext cx="1021080" cy="600075"/>
                        </a:xfrm>
                        <a:prstGeom prst="rect">
                          <a:avLst/>
                        </a:prstGeom>
                        <a:solidFill>
                          <a:schemeClr val="lt1"/>
                        </a:solidFill>
                        <a:ln w="6350">
                          <a:solidFill>
                            <a:prstClr val="black"/>
                          </a:solidFill>
                        </a:ln>
                      </wps:spPr>
                      <wps:txbx>
                        <w:txbxContent>
                          <w:p w14:paraId="54E261FE" w14:textId="77777777" w:rsidR="00514E0C" w:rsidRDefault="00514E0C" w:rsidP="001651D2">
                            <w:r>
                              <w:t>Download PDF of Unit Overview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9A2497" id="Text Box 8" o:spid="_x0000_s1027" type="#_x0000_t202" style="position:absolute;left:0;text-align:left;margin-left:405pt;margin-top:.85pt;width:80.4pt;height:47.25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" fillcolor="white [3201]" strokeweight=".5pt">
                <v:textbox>
                  <w:txbxContent>
                    <w:p w14:paraId="54E261FE" w14:textId="77777777" w:rsidR="00514E0C" w:rsidRDefault="00514E0C" w:rsidP="001651D2">
                      <w:r>
                        <w:t>Download PDF of Unit Overview</w:t>
                      </w:r>
                    </w:p>
                  </w:txbxContent>
                </v:textbox>
                <w10:wrap type="square"/>
              </v:shape>
            </w:pict>
          </mc:Fallback>
        </mc:AlternateContent>
      </w:r>
      <w:r w:rsidRPr="00DE424C">
        <w:rPr>
          <w:rFonts w:cs="Arial"/>
          <w:szCs w:val="22"/>
        </w:rPr>
        <w:t>The</w:t>
      </w:r>
      <w:r>
        <w:rPr>
          <w:rFonts w:cs="Arial"/>
          <w:szCs w:val="22"/>
        </w:rPr>
        <w:t xml:space="preserve"> </w:t>
      </w:r>
      <w:r>
        <w:rPr>
          <w:rFonts w:cs="Arial"/>
          <w:i/>
          <w:szCs w:val="22"/>
        </w:rPr>
        <w:t>Systems and Scale</w:t>
      </w:r>
      <w:r w:rsidRPr="00DE424C">
        <w:rPr>
          <w:rFonts w:cs="Arial"/>
          <w:i/>
          <w:color w:val="FF0000"/>
          <w:szCs w:val="22"/>
        </w:rPr>
        <w:t xml:space="preserve"> </w:t>
      </w:r>
      <w:r w:rsidRPr="00DE424C">
        <w:rPr>
          <w:rFonts w:cs="Arial"/>
          <w:i/>
          <w:szCs w:val="22"/>
        </w:rPr>
        <w:t>Unit</w:t>
      </w:r>
      <w:r w:rsidRPr="00DE424C">
        <w:rPr>
          <w:rFonts w:cs="Arial"/>
          <w:szCs w:val="22"/>
        </w:rPr>
        <w:t xml:space="preserve"> starts by asking students to express their ideas</w:t>
      </w:r>
      <w:r w:rsidR="00514E0C">
        <w:rPr>
          <w:rFonts w:cs="Arial"/>
          <w:szCs w:val="22"/>
        </w:rPr>
        <w:t xml:space="preserve"> and generate questions</w:t>
      </w:r>
      <w:r w:rsidRPr="00DE424C">
        <w:rPr>
          <w:rFonts w:cs="Arial"/>
          <w:szCs w:val="22"/>
        </w:rPr>
        <w:t xml:space="preserve"> about the driving question about an anchoring phenomenon</w:t>
      </w:r>
      <w:r w:rsidR="00514E0C">
        <w:rPr>
          <w:rFonts w:cs="Arial"/>
          <w:szCs w:val="22"/>
        </w:rPr>
        <w:t xml:space="preserve">: </w:t>
      </w:r>
      <w:r w:rsidR="00514E0C">
        <w:rPr>
          <w:rFonts w:cs="Arial"/>
          <w:i/>
          <w:szCs w:val="22"/>
        </w:rPr>
        <w:t>What happens when ethanol burns</w:t>
      </w:r>
      <w:r w:rsidR="00514E0C">
        <w:rPr>
          <w:rFonts w:cs="Arial"/>
          <w:szCs w:val="22"/>
        </w:rPr>
        <w:t>?</w:t>
      </w:r>
      <w:r w:rsidRPr="00DE424C">
        <w:rPr>
          <w:rFonts w:cs="Arial"/>
          <w:szCs w:val="22"/>
        </w:rPr>
        <w:t xml:space="preserve"> </w:t>
      </w:r>
    </w:p>
    <w:p w14:paraId="3C7AA4A3" w14:textId="46FCE8DA" w:rsidR="001651D2" w:rsidRDefault="001651D2" w:rsidP="001651D2">
      <w:pPr>
        <w:pStyle w:val="standard"/>
      </w:pPr>
      <w:r w:rsidRPr="009B6F08">
        <w:rPr>
          <w:b/>
        </w:rPr>
        <w:t xml:space="preserve">Carbon is the </w:t>
      </w:r>
      <w:r>
        <w:rPr>
          <w:b/>
        </w:rPr>
        <w:t>k</w:t>
      </w:r>
      <w:r w:rsidRPr="009B6F08">
        <w:rPr>
          <w:b/>
        </w:rPr>
        <w:t>ey!</w:t>
      </w:r>
      <w:r>
        <w:t xml:space="preserve"> </w:t>
      </w:r>
      <w:r w:rsidRPr="0061283A">
        <w:t xml:space="preserve">In </w:t>
      </w:r>
      <w:r>
        <w:t xml:space="preserve">the </w:t>
      </w:r>
      <w:r>
        <w:rPr>
          <w:i/>
        </w:rPr>
        <w:t xml:space="preserve">Systems and Scale </w:t>
      </w:r>
      <w:r>
        <w:t>Unit,</w:t>
      </w:r>
      <w:r w:rsidRPr="0061283A">
        <w:t xml:space="preserve"> students learn to tell the story of how matter and energy are transformed as the</w:t>
      </w:r>
      <w:r>
        <w:t xml:space="preserve">y move through systems where combustion of organic materials is occurring, including open flames and internal combustion engines. </w:t>
      </w:r>
      <w:r w:rsidRPr="0061283A">
        <w:t xml:space="preserve">A particularly powerful strategy for explaining how </w:t>
      </w:r>
      <w:r w:rsidRPr="0072331B">
        <w:rPr>
          <w:color w:val="000000" w:themeColor="text1"/>
        </w:rPr>
        <w:t xml:space="preserve">flames </w:t>
      </w:r>
      <w:r w:rsidRPr="0061283A">
        <w:t xml:space="preserve">transform matter and energy involves </w:t>
      </w:r>
      <w:r w:rsidRPr="0061283A">
        <w:rPr>
          <w:i/>
        </w:rPr>
        <w:t>tracing carbon atoms</w:t>
      </w:r>
      <w:r w:rsidRPr="0061283A">
        <w:t xml:space="preserve">. </w:t>
      </w:r>
      <w:r w:rsidR="0032351A">
        <w:t xml:space="preserve">For more information about the </w:t>
      </w:r>
      <w:r w:rsidR="0032351A">
        <w:rPr>
          <w:i/>
        </w:rPr>
        <w:t>Next Generation Science Standards</w:t>
      </w:r>
      <w:r w:rsidR="0032351A">
        <w:t xml:space="preserve"> </w:t>
      </w:r>
      <w:r w:rsidR="0032351A" w:rsidRPr="00BF4B62">
        <w:rPr>
          <w:b/>
        </w:rPr>
        <w:t>disciplinary core ideas</w:t>
      </w:r>
      <w:r w:rsidR="0032351A">
        <w:t xml:space="preserve"> included in this unit see the sections on the Matter Movement, Matter Change, and Energy Change Questions below and the Unit Goals. </w:t>
      </w:r>
    </w:p>
    <w:p w14:paraId="7B0C18F9" w14:textId="763FB7A6" w:rsidR="001651D2" w:rsidRPr="001651D2" w:rsidRDefault="001651D2" w:rsidP="00E37715">
      <w:pPr>
        <w:pStyle w:val="standard"/>
      </w:pPr>
      <w:r>
        <w:rPr>
          <w:b/>
        </w:rPr>
        <w:t>Research base.</w:t>
      </w:r>
      <w:r>
        <w:t xml:space="preserve"> This unit is based on </w:t>
      </w:r>
      <w:r w:rsidRPr="00AE655A">
        <w:rPr>
          <w:color w:val="00B050"/>
        </w:rPr>
        <w:t xml:space="preserve">learning progression research </w:t>
      </w:r>
      <w:r>
        <w:t xml:space="preserve">that describes the resources that students bring to learning about Systems and Scale and the barriers to understanding that they must overcome. It is organized around an instructional model that engages students in three-dimensional practices. </w:t>
      </w:r>
    </w:p>
    <w:p w14:paraId="04BD4001" w14:textId="234FCB37" w:rsidR="00B21DA3" w:rsidRDefault="00B21DA3" w:rsidP="00CE7474">
      <w:pPr>
        <w:pStyle w:val="Heading3"/>
      </w:pPr>
      <w:r>
        <w:t>Students’ Roles and Science P</w:t>
      </w:r>
      <w:r w:rsidRPr="0061283A">
        <w:t xml:space="preserve">ractices </w:t>
      </w:r>
      <w:r w:rsidR="0031083F">
        <w:rPr>
          <w:color w:val="FF0000"/>
        </w:rPr>
        <w:t>(accordion)</w:t>
      </w:r>
    </w:p>
    <w:p w14:paraId="6B4D0E4C" w14:textId="191419C4" w:rsidR="00B21DA3" w:rsidRPr="0061283A" w:rsidRDefault="00B21DA3" w:rsidP="00DE424C">
      <w:pPr>
        <w:pStyle w:val="standard"/>
      </w:pPr>
      <w:r w:rsidRPr="0061283A">
        <w:t>As students learn to</w:t>
      </w:r>
      <w:r>
        <w:t xml:space="preserve"> answer the driving question by</w:t>
      </w:r>
      <w:r w:rsidRPr="0061283A">
        <w:t xml:space="preserve"> explain</w:t>
      </w:r>
      <w:r>
        <w:t>ing</w:t>
      </w:r>
      <w:r w:rsidRPr="0061283A">
        <w:t xml:space="preserve"> how </w:t>
      </w:r>
      <w:r w:rsidR="00CE7474">
        <w:t>flames</w:t>
      </w:r>
      <w:r w:rsidRPr="0061283A">
        <w:t xml:space="preserve"> tr</w:t>
      </w:r>
      <w:r>
        <w:t>ansform matter and energy</w:t>
      </w:r>
      <w:r w:rsidRPr="0061283A">
        <w:t>, they play three different roles that encompass all of the</w:t>
      </w:r>
      <w:r>
        <w:rPr>
          <w:i/>
        </w:rPr>
        <w:t xml:space="preserve"> Next Generation Science Standards</w:t>
      </w:r>
      <w:r w:rsidRPr="0061283A">
        <w:t xml:space="preserve"> sci</w:t>
      </w:r>
      <w:r>
        <w:t xml:space="preserve">ence and engineering practices. </w:t>
      </w:r>
      <w:r w:rsidR="0032351A">
        <w:t>(For more details on science and engineering practices, see the Unit Goals.)</w:t>
      </w:r>
    </w:p>
    <w:p w14:paraId="062A72B3" w14:textId="77777777" w:rsidR="00B21DA3" w:rsidRPr="0061283A" w:rsidRDefault="00B21DA3" w:rsidP="00090C13">
      <w:pPr>
        <w:pStyle w:val="ListParagraph"/>
        <w:numPr>
          <w:ilvl w:val="0"/>
          <w:numId w:val="1"/>
        </w:numPr>
        <w:spacing w:after="60"/>
      </w:pPr>
      <w:r>
        <w:t>Q</w:t>
      </w:r>
      <w:r w:rsidRPr="0061283A">
        <w:t>uestioners:</w:t>
      </w:r>
      <w:r>
        <w:t xml:space="preserve"> Students explore the driving question, clarify, and generate</w:t>
      </w:r>
      <w:r w:rsidRPr="0061283A">
        <w:t xml:space="preserve"> more detailed questions</w:t>
      </w:r>
      <w:r w:rsidR="00CE7474">
        <w:t>.</w:t>
      </w:r>
    </w:p>
    <w:p w14:paraId="257EDE86" w14:textId="745595F4" w:rsidR="00B21DA3" w:rsidRDefault="00B21DA3" w:rsidP="00090C13">
      <w:pPr>
        <w:pStyle w:val="ListParagraph"/>
        <w:numPr>
          <w:ilvl w:val="0"/>
          <w:numId w:val="1"/>
        </w:numPr>
        <w:spacing w:after="60"/>
      </w:pPr>
      <w:r>
        <w:t>I</w:t>
      </w:r>
      <w:r w:rsidRPr="0061283A">
        <w:t>nvestigators</w:t>
      </w:r>
      <w:r>
        <w:t>: Students conduct</w:t>
      </w:r>
      <w:r w:rsidR="0016111B">
        <w:t xml:space="preserve"> two</w:t>
      </w:r>
      <w:r w:rsidRPr="0061283A">
        <w:t xml:space="preserve"> matter-tracing investigations of </w:t>
      </w:r>
      <w:r w:rsidR="0016111B">
        <w:t xml:space="preserve">(a) </w:t>
      </w:r>
      <w:r w:rsidR="00CE7474">
        <w:t xml:space="preserve">soda water fizzing and </w:t>
      </w:r>
      <w:r w:rsidR="0016111B">
        <w:t xml:space="preserve">(b) </w:t>
      </w:r>
      <w:r w:rsidR="00CE7474">
        <w:t>ethanol burning</w:t>
      </w:r>
      <w:r w:rsidR="0016111B">
        <w:t>.  They</w:t>
      </w:r>
      <w:r>
        <w:t xml:space="preserve"> develop</w:t>
      </w:r>
      <w:r w:rsidRPr="0061283A">
        <w:t xml:space="preserve"> evidence-based arguments about key observations and patterns</w:t>
      </w:r>
      <w:r w:rsidR="00CE7474">
        <w:t>.</w:t>
      </w:r>
    </w:p>
    <w:p w14:paraId="1266AE2D" w14:textId="46443466" w:rsidR="00B60B34" w:rsidRPr="0061283A" w:rsidRDefault="00341C36" w:rsidP="00090C13">
      <w:pPr>
        <w:pStyle w:val="ListParagraph"/>
        <w:numPr>
          <w:ilvl w:val="0"/>
          <w:numId w:val="6"/>
        </w:numPr>
      </w:pPr>
      <w:r>
        <w:t>E</w:t>
      </w:r>
      <w:r w:rsidRPr="0061283A">
        <w:t>xplainers:</w:t>
      </w:r>
      <w:r>
        <w:t xml:space="preserve"> Students construct</w:t>
      </w:r>
      <w:r w:rsidRPr="0061283A">
        <w:t xml:space="preserve"> model-based explanations of </w:t>
      </w:r>
      <w:r>
        <w:t>how matter and energy are transformed when organic materials burn.</w:t>
      </w:r>
    </w:p>
    <w:p w14:paraId="114A5967" w14:textId="53D950B5" w:rsidR="00B21DA3" w:rsidRPr="00CE234E" w:rsidRDefault="00B21DA3" w:rsidP="00DE424C">
      <w:pPr>
        <w:pStyle w:val="standard"/>
      </w:pPr>
      <w:r>
        <w:t xml:space="preserve">The roles that students play </w:t>
      </w:r>
      <w:proofErr w:type="gramStart"/>
      <w:r>
        <w:t>are</w:t>
      </w:r>
      <w:proofErr w:type="gramEnd"/>
      <w:r>
        <w:t xml:space="preserve"> also embedded in the </w:t>
      </w:r>
      <w:r w:rsidRPr="001A564A">
        <w:rPr>
          <w:i/>
        </w:rPr>
        <w:t>Carbon TIME</w:t>
      </w:r>
      <w:r>
        <w:t xml:space="preserve"> </w:t>
      </w:r>
      <w:r w:rsidR="00934AFE">
        <w:t xml:space="preserve">Instructional Model and </w:t>
      </w:r>
      <w:r>
        <w:t>Discourse Routine. The Discourse Routine guides how classroom discourse aimed first at divergent thinking and then at convergent thinking should be sequenced through the unit.</w:t>
      </w:r>
    </w:p>
    <w:p w14:paraId="6C548574" w14:textId="29329A11" w:rsidR="00B21DA3" w:rsidRDefault="00B21DA3" w:rsidP="00CE7474">
      <w:pPr>
        <w:pStyle w:val="Heading3"/>
      </w:pPr>
      <w:r>
        <w:lastRenderedPageBreak/>
        <w:t>Good E</w:t>
      </w:r>
      <w:r w:rsidRPr="00CE234E">
        <w:t>xplanat</w:t>
      </w:r>
      <w:r>
        <w:t>ions Answer the Three Questions</w:t>
      </w:r>
      <w:r w:rsidR="0031083F">
        <w:t xml:space="preserve"> </w:t>
      </w:r>
      <w:r w:rsidR="0031083F">
        <w:rPr>
          <w:color w:val="FF0000"/>
        </w:rPr>
        <w:t>(accordion)</w:t>
      </w:r>
    </w:p>
    <w:p w14:paraId="0190A676" w14:textId="4845594F" w:rsidR="00B21DA3" w:rsidRDefault="00B21DA3" w:rsidP="00DE424C">
      <w:pPr>
        <w:pStyle w:val="standard"/>
      </w:pPr>
      <w:r w:rsidRPr="0061283A">
        <w:t xml:space="preserve">Students figure out how to answer the driving question by tracing the carbon-containing molecules in </w:t>
      </w:r>
      <w:r w:rsidR="00CE7474">
        <w:t>fuels</w:t>
      </w:r>
      <w:r w:rsidRPr="0061283A">
        <w:t xml:space="preserve"> through a series of movements and chemical changes inside </w:t>
      </w:r>
      <w:r w:rsidR="00CE7474">
        <w:t>flames.</w:t>
      </w:r>
      <w:r w:rsidRPr="0061283A">
        <w:t xml:space="preserve">  At each stage in these processes they answer </w:t>
      </w:r>
      <w:r w:rsidRPr="00125AC7">
        <w:rPr>
          <w:b/>
        </w:rPr>
        <w:t>Three Questions</w:t>
      </w:r>
      <w:r w:rsidRPr="0061283A">
        <w:t xml:space="preserve"> about what is </w:t>
      </w:r>
      <w:r w:rsidRPr="00800B03">
        <w:t xml:space="preserve">happening: </w:t>
      </w:r>
      <w:proofErr w:type="gramStart"/>
      <w:r w:rsidRPr="00800B03">
        <w:t>the</w:t>
      </w:r>
      <w:proofErr w:type="gramEnd"/>
      <w:r w:rsidRPr="00800B03">
        <w:t xml:space="preserve"> </w:t>
      </w:r>
      <w:r w:rsidRPr="00125AC7">
        <w:rPr>
          <w:i/>
        </w:rPr>
        <w:t xml:space="preserve">Matter Movement Question, the Matter Change Question, </w:t>
      </w:r>
      <w:r w:rsidRPr="0032351A">
        <w:t>and the</w:t>
      </w:r>
      <w:r w:rsidRPr="00125AC7">
        <w:rPr>
          <w:i/>
        </w:rPr>
        <w:t xml:space="preserve"> Energy Change Question</w:t>
      </w:r>
      <w:r w:rsidRPr="00800B03">
        <w:t xml:space="preserve">. </w:t>
      </w:r>
    </w:p>
    <w:p w14:paraId="27800AEF" w14:textId="43A5FB95" w:rsidR="00934AFE" w:rsidRPr="00E37715" w:rsidRDefault="00934AFE" w:rsidP="00934AFE">
      <w:pPr>
        <w:pStyle w:val="standard"/>
        <w:rPr>
          <w:b/>
        </w:rPr>
      </w:pPr>
      <w:r w:rsidRPr="00C82803">
        <w:t xml:space="preserve">Below, we use the anchoring phenomenon of </w:t>
      </w:r>
      <w:r w:rsidRPr="0072331B">
        <w:rPr>
          <w:color w:val="000000" w:themeColor="text1"/>
        </w:rPr>
        <w:t>a flame burning</w:t>
      </w:r>
      <w:r w:rsidRPr="00C82803">
        <w:t xml:space="preserve"> as an example of how students learn to answer the Three Questions for different </w:t>
      </w:r>
      <w:r w:rsidRPr="0072331B">
        <w:rPr>
          <w:color w:val="000000" w:themeColor="text1"/>
        </w:rPr>
        <w:t>organic materials burning.</w:t>
      </w:r>
    </w:p>
    <w:p w14:paraId="254E9EF6" w14:textId="77777777" w:rsidR="00B21DA3" w:rsidRDefault="00B21DA3" w:rsidP="00CE7474">
      <w:pPr>
        <w:pStyle w:val="standard"/>
      </w:pPr>
      <w:r w:rsidRPr="00800B03">
        <w:t>Note that, i</w:t>
      </w:r>
      <w:r>
        <w:t xml:space="preserve">n </w:t>
      </w:r>
      <w:r w:rsidRPr="00C82803">
        <w:rPr>
          <w:i/>
        </w:rPr>
        <w:t>Carbon TIME</w:t>
      </w:r>
      <w:r>
        <w:t xml:space="preserve">, </w:t>
      </w:r>
      <w:r w:rsidRPr="00125AC7">
        <w:rPr>
          <w:b/>
        </w:rPr>
        <w:t>crosscutting concepts</w:t>
      </w:r>
      <w:r w:rsidRPr="00800B03">
        <w:t xml:space="preserve"> serve as the “rules of grammar</w:t>
      </w:r>
      <w:r>
        <w:t xml:space="preserve">” for producing a scientific performance. With respect to </w:t>
      </w:r>
      <w:r w:rsidR="007C391E">
        <w:t>organic materials burning</w:t>
      </w:r>
      <w:r>
        <w:t>, high quality explanations should attend to the following rules that are implied by crosscutting concepts. Explanations should attend to…</w:t>
      </w:r>
    </w:p>
    <w:p w14:paraId="54350FA5" w14:textId="77777777" w:rsidR="00B21DA3" w:rsidRDefault="00B21DA3" w:rsidP="00090C13">
      <w:pPr>
        <w:pStyle w:val="ListParagraph"/>
        <w:numPr>
          <w:ilvl w:val="0"/>
          <w:numId w:val="4"/>
        </w:numPr>
        <w:spacing w:after="0"/>
      </w:pPr>
      <w:r w:rsidRPr="00125AC7">
        <w:rPr>
          <w:i/>
        </w:rPr>
        <w:t>Scale</w:t>
      </w:r>
      <w:r>
        <w:t xml:space="preserve"> by explaining events and phenomena at the appropriate scale (see more in the structure and function bullets below).</w:t>
      </w:r>
    </w:p>
    <w:p w14:paraId="12A60ED7" w14:textId="713D0A47" w:rsidR="00B21DA3" w:rsidRDefault="00B21DA3" w:rsidP="00090C13">
      <w:pPr>
        <w:pStyle w:val="ListParagraph"/>
        <w:numPr>
          <w:ilvl w:val="0"/>
          <w:numId w:val="4"/>
        </w:numPr>
        <w:spacing w:after="0"/>
      </w:pPr>
      <w:r w:rsidRPr="00125AC7">
        <w:rPr>
          <w:i/>
        </w:rPr>
        <w:t>Systems and system models and energy and matter</w:t>
      </w:r>
      <w:r>
        <w:t xml:space="preserve"> by following rules for tracing matter and energy through systems and system models. For example, neither energy nor matter should be created or destroyed as it moves into, </w:t>
      </w:r>
      <w:proofErr w:type="spellStart"/>
      <w:r>
        <w:t>through</w:t>
      </w:r>
      <w:proofErr w:type="spellEnd"/>
      <w:r>
        <w:t>, or out of a system</w:t>
      </w:r>
      <w:r w:rsidR="00514E0C">
        <w:t xml:space="preserve"> such as a flame</w:t>
      </w:r>
      <w:r>
        <w:t xml:space="preserve">. </w:t>
      </w:r>
    </w:p>
    <w:p w14:paraId="0793FA77" w14:textId="77777777" w:rsidR="00B21DA3" w:rsidRDefault="00B21DA3" w:rsidP="00090C13">
      <w:pPr>
        <w:pStyle w:val="ListParagraph"/>
        <w:numPr>
          <w:ilvl w:val="0"/>
          <w:numId w:val="4"/>
        </w:numPr>
        <w:spacing w:after="0"/>
      </w:pPr>
      <w:r w:rsidRPr="00125AC7">
        <w:rPr>
          <w:i/>
        </w:rPr>
        <w:t>Structure and function</w:t>
      </w:r>
      <w:r>
        <w:rPr>
          <w:b/>
        </w:rPr>
        <w:t xml:space="preserve"> </w:t>
      </w:r>
      <w:r>
        <w:t xml:space="preserve">by linking structures and functions in explanations at each scale. </w:t>
      </w:r>
    </w:p>
    <w:p w14:paraId="52FC6F16" w14:textId="08A2A3FA" w:rsidR="00B21DA3" w:rsidRDefault="00B21DA3" w:rsidP="00090C13">
      <w:pPr>
        <w:pStyle w:val="ListParagraph"/>
        <w:numPr>
          <w:ilvl w:val="1"/>
          <w:numId w:val="4"/>
        </w:numPr>
        <w:spacing w:after="0"/>
      </w:pPr>
      <w:r>
        <w:t xml:space="preserve">Macroscopic scale (tracing matter and energy through </w:t>
      </w:r>
      <w:r w:rsidR="00B35208">
        <w:t xml:space="preserve">processes occurring in </w:t>
      </w:r>
      <w:r w:rsidR="008A02B1">
        <w:t>flames</w:t>
      </w:r>
      <w:r w:rsidR="00B35208">
        <w:t>)</w:t>
      </w:r>
    </w:p>
    <w:p w14:paraId="5C3CA049" w14:textId="1923B4C4" w:rsidR="007C391E" w:rsidRPr="00B35208" w:rsidRDefault="00B21DA3" w:rsidP="00E37715">
      <w:pPr>
        <w:pStyle w:val="ListParagraph"/>
        <w:numPr>
          <w:ilvl w:val="1"/>
          <w:numId w:val="4"/>
        </w:numPr>
        <w:rPr>
          <w:b/>
        </w:rPr>
      </w:pPr>
      <w:r>
        <w:t>Atomic-molecular scale (tracing matter and energy through</w:t>
      </w:r>
      <w:r w:rsidR="008A02B1">
        <w:t xml:space="preserve"> a</w:t>
      </w:r>
      <w:r>
        <w:t xml:space="preserve"> chemical process—</w:t>
      </w:r>
      <w:r w:rsidR="008A02B1">
        <w:t>combustion</w:t>
      </w:r>
      <w:r>
        <w:t xml:space="preserve">—involving molecules with different structures and properties) </w:t>
      </w:r>
    </w:p>
    <w:p w14:paraId="1CDE03D6" w14:textId="09DA7D80" w:rsidR="00B21DA3" w:rsidRDefault="00016B83" w:rsidP="007C391E">
      <w:pPr>
        <w:pStyle w:val="Heading3"/>
      </w:pPr>
      <w:r w:rsidRPr="00C000D3">
        <w:rPr>
          <w:noProof/>
        </w:rPr>
        <w:drawing>
          <wp:anchor distT="0" distB="0" distL="114300" distR="114300" simplePos="0" relativeHeight="251670528" behindDoc="0" locked="0" layoutInCell="1" allowOverlap="1" wp14:anchorId="20B58FEE" wp14:editId="6AB1E4DD">
            <wp:simplePos x="0" y="0"/>
            <wp:positionH relativeFrom="column">
              <wp:posOffset>3985895</wp:posOffset>
            </wp:positionH>
            <wp:positionV relativeFrom="paragraph">
              <wp:posOffset>72390</wp:posOffset>
            </wp:positionV>
            <wp:extent cx="1776730" cy="1803400"/>
            <wp:effectExtent l="12700" t="12700" r="13970" b="1270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76730" cy="18034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B21DA3" w:rsidRPr="0061283A">
        <w:t>The Mat</w:t>
      </w:r>
      <w:r w:rsidR="00B21DA3">
        <w:t xml:space="preserve">ter Movement Question: Tracing Molecules Through </w:t>
      </w:r>
      <w:r w:rsidR="007C391E">
        <w:t>Flames</w:t>
      </w:r>
      <w:r w:rsidR="00B21DA3">
        <w:t xml:space="preserve"> </w:t>
      </w:r>
      <w:r w:rsidR="0031083F">
        <w:rPr>
          <w:color w:val="FF0000"/>
        </w:rPr>
        <w:t>(accordion)</w:t>
      </w:r>
    </w:p>
    <w:p w14:paraId="0C45F120" w14:textId="10183BC5" w:rsidR="00B21DA3" w:rsidRPr="0061283A" w:rsidRDefault="00B21DA3" w:rsidP="007F287F">
      <w:pPr>
        <w:pStyle w:val="standard"/>
      </w:pPr>
      <w:r>
        <w:t>Students learn to tell the following</w:t>
      </w:r>
      <w:r w:rsidRPr="0061283A">
        <w:t xml:space="preserve"> story of how carbon-containing molecules move through </w:t>
      </w:r>
      <w:r w:rsidR="007C391E">
        <w:t>the flame in burning ethanol</w:t>
      </w:r>
      <w:r w:rsidRPr="0061283A">
        <w:t xml:space="preserve">.  </w:t>
      </w:r>
    </w:p>
    <w:p w14:paraId="72401DEE" w14:textId="321BC70E" w:rsidR="00B21DA3" w:rsidRDefault="007C391E" w:rsidP="00090C13">
      <w:pPr>
        <w:numPr>
          <w:ilvl w:val="0"/>
          <w:numId w:val="2"/>
        </w:numPr>
        <w:spacing w:after="60"/>
      </w:pPr>
      <w:r>
        <w:t>Ethanol (C</w:t>
      </w:r>
      <w:r w:rsidRPr="007C391E">
        <w:rPr>
          <w:vertAlign w:val="subscript"/>
        </w:rPr>
        <w:t>5</w:t>
      </w:r>
      <w:r>
        <w:t>H</w:t>
      </w:r>
      <w:r w:rsidRPr="007C391E">
        <w:rPr>
          <w:vertAlign w:val="subscript"/>
        </w:rPr>
        <w:t>2</w:t>
      </w:r>
      <w:r>
        <w:t>OH) evaporates and enters the flame, along with O</w:t>
      </w:r>
      <w:r w:rsidRPr="007C391E">
        <w:rPr>
          <w:vertAlign w:val="subscript"/>
        </w:rPr>
        <w:t>2</w:t>
      </w:r>
      <w:r>
        <w:t xml:space="preserve"> molecules from the air.</w:t>
      </w:r>
    </w:p>
    <w:p w14:paraId="20C93457" w14:textId="45A5E586" w:rsidR="007C391E" w:rsidRDefault="007C391E" w:rsidP="00090C13">
      <w:pPr>
        <w:numPr>
          <w:ilvl w:val="0"/>
          <w:numId w:val="2"/>
        </w:numPr>
        <w:spacing w:after="60"/>
      </w:pPr>
      <w:r>
        <w:t>Carbon dioxide and water vapor leave the flame.</w:t>
      </w:r>
      <w:r w:rsidR="00341C36" w:rsidRPr="00341C36">
        <w:rPr>
          <w:noProof/>
        </w:rPr>
        <w:t xml:space="preserve"> </w:t>
      </w:r>
    </w:p>
    <w:p w14:paraId="08632D76" w14:textId="5FD3AAEF" w:rsidR="00016B83" w:rsidRDefault="00016B83" w:rsidP="00016B83"/>
    <w:p w14:paraId="56516CF6" w14:textId="77777777" w:rsidR="00016B83" w:rsidRPr="0061283A" w:rsidRDefault="00016B83" w:rsidP="00125AC7"/>
    <w:p w14:paraId="61E9B144" w14:textId="705F667B" w:rsidR="00B21DA3" w:rsidRDefault="00341C36" w:rsidP="007C391E">
      <w:pPr>
        <w:pStyle w:val="Heading3"/>
      </w:pPr>
      <w:r w:rsidRPr="00B25871">
        <w:rPr>
          <w:noProof/>
        </w:rPr>
        <w:lastRenderedPageBreak/>
        <w:drawing>
          <wp:anchor distT="0" distB="0" distL="114300" distR="114300" simplePos="0" relativeHeight="251658240" behindDoc="0" locked="0" layoutInCell="1" allowOverlap="1" wp14:anchorId="613D9675" wp14:editId="016EDC40">
            <wp:simplePos x="0" y="0"/>
            <wp:positionH relativeFrom="column">
              <wp:posOffset>2794635</wp:posOffset>
            </wp:positionH>
            <wp:positionV relativeFrom="paragraph">
              <wp:posOffset>399252</wp:posOffset>
            </wp:positionV>
            <wp:extent cx="3024505" cy="2267585"/>
            <wp:effectExtent l="12700" t="12700" r="10795" b="1841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24505" cy="226758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B21DA3" w:rsidRPr="0061283A">
        <w:t>The Matter Change and Energ</w:t>
      </w:r>
      <w:r w:rsidR="00B21DA3">
        <w:t xml:space="preserve">y Change Questions: Explaining How </w:t>
      </w:r>
      <w:r w:rsidR="007C391E">
        <w:t>Combustion Changes</w:t>
      </w:r>
      <w:r w:rsidR="00B21DA3">
        <w:t xml:space="preserve"> Organic </w:t>
      </w:r>
      <w:r w:rsidR="00075186">
        <w:t>Materials</w:t>
      </w:r>
      <w:r w:rsidR="0031083F">
        <w:t xml:space="preserve"> </w:t>
      </w:r>
      <w:r w:rsidR="0031083F">
        <w:rPr>
          <w:color w:val="FF0000"/>
        </w:rPr>
        <w:t>(accordion)</w:t>
      </w:r>
    </w:p>
    <w:p w14:paraId="5D42585D" w14:textId="376123A8" w:rsidR="00B21DA3" w:rsidRPr="0061283A" w:rsidRDefault="00B21DA3" w:rsidP="007C391E">
      <w:pPr>
        <w:pStyle w:val="standard"/>
      </w:pPr>
      <w:r w:rsidRPr="0061283A">
        <w:t>Matter movement is an essential part of the s</w:t>
      </w:r>
      <w:r>
        <w:t>tory, but not the whole story. T</w:t>
      </w:r>
      <w:r w:rsidRPr="0061283A">
        <w:t xml:space="preserve">o answer the driving question, students learn to explain chemical changes that occur inside </w:t>
      </w:r>
      <w:r w:rsidR="007C391E">
        <w:t>flames</w:t>
      </w:r>
      <w:r w:rsidR="007F287F">
        <w:t>:</w:t>
      </w:r>
    </w:p>
    <w:p w14:paraId="5544DFBF" w14:textId="4954F645" w:rsidR="0016111B" w:rsidRDefault="0016111B" w:rsidP="00090C13">
      <w:pPr>
        <w:numPr>
          <w:ilvl w:val="0"/>
          <w:numId w:val="3"/>
        </w:numPr>
        <w:spacing w:after="60"/>
      </w:pPr>
      <w:r>
        <w:t>Matter Change: Students explain how the reactant</w:t>
      </w:r>
      <w:r w:rsidR="002F5938">
        <w:t xml:space="preserve"> molecules</w:t>
      </w:r>
      <w:r>
        <w:t xml:space="preserve"> (ethanol and oxygen) break apart in the flame, and how their atoms </w:t>
      </w:r>
      <w:r w:rsidR="002F5938">
        <w:t xml:space="preserve">then </w:t>
      </w:r>
      <w:r>
        <w:t xml:space="preserve">bond together to create </w:t>
      </w:r>
      <w:r w:rsidR="002F5938">
        <w:t xml:space="preserve">new </w:t>
      </w:r>
      <w:r>
        <w:t>products (carbon dioxide</w:t>
      </w:r>
      <w:r w:rsidR="002F5938">
        <w:t xml:space="preserve"> molecules</w:t>
      </w:r>
      <w:r>
        <w:t xml:space="preserve"> and water molecules</w:t>
      </w:r>
      <w:r w:rsidR="002F5938">
        <w:t>)</w:t>
      </w:r>
      <w:r>
        <w:t>.</w:t>
      </w:r>
    </w:p>
    <w:p w14:paraId="4E4874CF" w14:textId="5B788D8E" w:rsidR="0016111B" w:rsidRDefault="0016111B" w:rsidP="00090C13">
      <w:pPr>
        <w:numPr>
          <w:ilvl w:val="0"/>
          <w:numId w:val="3"/>
        </w:numPr>
        <w:spacing w:after="60"/>
      </w:pPr>
      <w:r>
        <w:t>Energy Change: Students explain how the chemical energy in the reactant</w:t>
      </w:r>
      <w:r w:rsidR="00E24843">
        <w:t xml:space="preserve"> molecules</w:t>
      </w:r>
      <w:r>
        <w:t>, indicated by high-energy C-C and C-H bonds</w:t>
      </w:r>
      <w:r w:rsidR="00075186">
        <w:t>, is released when the products form lower-energy C=O and H-O bonds, releasing energy in the form of heat, light, and movement of air.</w:t>
      </w:r>
    </w:p>
    <w:p w14:paraId="4CB5FB8C" w14:textId="35975E24" w:rsidR="00B21DA3" w:rsidRPr="0016111B" w:rsidRDefault="00075186" w:rsidP="00075186">
      <w:pPr>
        <w:pStyle w:val="standard"/>
      </w:pPr>
      <w:r>
        <w:t>Students practice their explanations using multiple representations: (a) hand</w:t>
      </w:r>
      <w:r w:rsidR="00996ADE">
        <w:t>s</w:t>
      </w:r>
      <w:r>
        <w:t>-on molecular models, (b) PowerPoint animations, (c) a chemical equation</w:t>
      </w:r>
      <w:r w:rsidR="0016111B">
        <w:t xml:space="preserve"> </w:t>
      </w:r>
      <w:r>
        <w:t>(</w:t>
      </w:r>
      <w:r w:rsidR="0016111B" w:rsidRPr="0016111B">
        <w:t>C</w:t>
      </w:r>
      <w:r w:rsidR="0016111B" w:rsidRPr="0016111B">
        <w:rPr>
          <w:vertAlign w:val="subscript"/>
        </w:rPr>
        <w:t>2</w:t>
      </w:r>
      <w:r w:rsidR="0016111B" w:rsidRPr="0016111B">
        <w:t>H</w:t>
      </w:r>
      <w:r w:rsidR="0016111B" w:rsidRPr="0016111B">
        <w:rPr>
          <w:vertAlign w:val="subscript"/>
        </w:rPr>
        <w:t>5</w:t>
      </w:r>
      <w:r w:rsidR="0016111B" w:rsidRPr="0016111B">
        <w:t>OH + 3O</w:t>
      </w:r>
      <w:r w:rsidR="0016111B" w:rsidRPr="0016111B">
        <w:rPr>
          <w:vertAlign w:val="subscript"/>
        </w:rPr>
        <w:t>2</w:t>
      </w:r>
      <w:r w:rsidR="0016111B" w:rsidRPr="0016111B">
        <w:t xml:space="preserve"> </w:t>
      </w:r>
      <w:r w:rsidR="0016111B" w:rsidRPr="0016111B">
        <w:sym w:font="Wingdings" w:char="F0E0"/>
      </w:r>
      <w:r w:rsidR="0016111B" w:rsidRPr="0016111B">
        <w:t xml:space="preserve"> 2CO</w:t>
      </w:r>
      <w:r w:rsidR="0016111B" w:rsidRPr="0016111B">
        <w:rPr>
          <w:vertAlign w:val="subscript"/>
        </w:rPr>
        <w:t>2</w:t>
      </w:r>
      <w:r w:rsidR="0016111B" w:rsidRPr="0016111B">
        <w:t xml:space="preserve"> + 3H</w:t>
      </w:r>
      <w:r w:rsidR="0016111B" w:rsidRPr="0016111B">
        <w:rPr>
          <w:vertAlign w:val="subscript"/>
        </w:rPr>
        <w:t>2</w:t>
      </w:r>
      <w:r w:rsidR="0016111B" w:rsidRPr="0016111B">
        <w:t>O</w:t>
      </w:r>
      <w:r>
        <w:t xml:space="preserve">), and (d) written paragraphs.  </w:t>
      </w:r>
      <w:r w:rsidR="00514E0C">
        <w:t>They also practice on multiple examples of combustion, including combustion of methane, propane in a gas grill, octane in a gasoline engine, and wood.</w:t>
      </w:r>
    </w:p>
    <w:p w14:paraId="27C5A7F9" w14:textId="62E32C17" w:rsidR="00B35208" w:rsidRPr="00E37715" w:rsidRDefault="00B21DA3" w:rsidP="00E37715">
      <w:pPr>
        <w:pStyle w:val="Heading3"/>
        <w:rPr>
          <w:color w:val="FF0000"/>
        </w:rPr>
      </w:pPr>
      <w:r>
        <w:t>How Much D</w:t>
      </w:r>
      <w:r w:rsidRPr="0061283A">
        <w:t>etail?</w:t>
      </w:r>
      <w:r w:rsidR="0031083F">
        <w:t xml:space="preserve"> </w:t>
      </w:r>
      <w:r w:rsidR="0031083F">
        <w:rPr>
          <w:color w:val="FF0000"/>
        </w:rPr>
        <w:t>(accordion)</w:t>
      </w:r>
    </w:p>
    <w:p w14:paraId="53EFF4A8" w14:textId="77777777" w:rsidR="00B21DA3" w:rsidRPr="0061283A" w:rsidRDefault="00075186" w:rsidP="007C391E">
      <w:pPr>
        <w:pStyle w:val="standard"/>
      </w:pPr>
      <w:r>
        <w:t xml:space="preserve">There are more complicated and more scientifically accurate ways of talking about chemical bonds and about changes in energy; we discuss some of those in detail in our educator resource: </w:t>
      </w:r>
      <w:r>
        <w:rPr>
          <w:i/>
        </w:rPr>
        <w:t xml:space="preserve">Carbon TIME </w:t>
      </w:r>
      <w:r>
        <w:t xml:space="preserve">Content Simplifications.  </w:t>
      </w:r>
      <w:r w:rsidR="00B21DA3" w:rsidRPr="0061283A">
        <w:t>But our learning progression research has shown that</w:t>
      </w:r>
      <w:r w:rsidR="00B21DA3">
        <w:t xml:space="preserve"> there is an important tradeoff here</w:t>
      </w:r>
      <w:r w:rsidR="00B21DA3" w:rsidRPr="0061283A">
        <w:t>—</w:t>
      </w:r>
      <w:r w:rsidR="00B21DA3">
        <w:t>m</w:t>
      </w:r>
      <w:r w:rsidR="00B21DA3" w:rsidRPr="0061283A">
        <w:t xml:space="preserve">any students get lost in the details and never learn a </w:t>
      </w:r>
      <w:r w:rsidR="00B21DA3">
        <w:t xml:space="preserve">basic </w:t>
      </w:r>
      <w:r w:rsidR="00B21DA3" w:rsidRPr="0061283A">
        <w:t>coherent story that</w:t>
      </w:r>
      <w:r w:rsidR="00B21DA3">
        <w:t xml:space="preserve"> answers the driving question. </w:t>
      </w:r>
      <w:r w:rsidR="00B21DA3" w:rsidRPr="0061283A">
        <w:t xml:space="preserve">The </w:t>
      </w:r>
      <w:r w:rsidR="00B21DA3" w:rsidRPr="0061283A">
        <w:rPr>
          <w:i/>
        </w:rPr>
        <w:t>Next Generation Science Standards</w:t>
      </w:r>
      <w:r w:rsidR="00B21DA3">
        <w:rPr>
          <w:i/>
        </w:rPr>
        <w:t xml:space="preserve"> </w:t>
      </w:r>
      <w:r w:rsidR="00B21DA3">
        <w:t>ta</w:t>
      </w:r>
      <w:r w:rsidR="00B21DA3" w:rsidRPr="0061283A">
        <w:t>ke a c</w:t>
      </w:r>
      <w:r w:rsidR="00B21DA3">
        <w:t>lear position on this tradeoff; a</w:t>
      </w:r>
      <w:r w:rsidR="00B21DA3" w:rsidRPr="0061283A">
        <w:t xml:space="preserve"> coherent story based on principles such as matter and energy conservation </w:t>
      </w:r>
      <w:proofErr w:type="gramStart"/>
      <w:r w:rsidR="00B21DA3" w:rsidRPr="0061283A">
        <w:t>is</w:t>
      </w:r>
      <w:proofErr w:type="gramEnd"/>
      <w:r w:rsidR="00B21DA3" w:rsidRPr="0061283A">
        <w:t xml:space="preserve"> more important than the details. </w:t>
      </w:r>
      <w:r w:rsidR="00B21DA3">
        <w:t xml:space="preserve">Consult the Unit Sequence tab </w:t>
      </w:r>
      <w:r w:rsidR="00B21DA3" w:rsidRPr="0061283A">
        <w:t xml:space="preserve">to decide how much detail is appropriate for your students. </w:t>
      </w:r>
    </w:p>
    <w:p w14:paraId="3789C698" w14:textId="77777777" w:rsidR="00B21DA3" w:rsidRDefault="00B21DA3" w:rsidP="00B21DA3">
      <w:pPr>
        <w:pStyle w:val="Heading2"/>
      </w:pPr>
      <w:r>
        <w:rPr>
          <w:color w:val="FF0000"/>
        </w:rPr>
        <w:t>Tab 3</w:t>
      </w:r>
      <w:r w:rsidRPr="00DE4A92">
        <w:rPr>
          <w:color w:val="FF0000"/>
        </w:rPr>
        <w:t>:</w:t>
      </w:r>
      <w:r>
        <w:t xml:space="preserve"> Unit Sequence</w:t>
      </w:r>
    </w:p>
    <w:p w14:paraId="3B948ED5" w14:textId="77777777" w:rsidR="00B21DA3" w:rsidRDefault="00B21DA3" w:rsidP="007F287F">
      <w:pPr>
        <w:pStyle w:val="standard"/>
      </w:pPr>
      <w:r>
        <w:t xml:space="preserve">Before beginning the </w:t>
      </w:r>
      <w:r w:rsidR="00DA733B" w:rsidRPr="00DA733B">
        <w:rPr>
          <w:i/>
        </w:rPr>
        <w:t>Systems and Scale</w:t>
      </w:r>
      <w:r w:rsidR="007F287F" w:rsidRPr="00DE424C">
        <w:rPr>
          <w:rFonts w:cs="Arial"/>
          <w:i/>
          <w:color w:val="FF0000"/>
          <w:szCs w:val="22"/>
        </w:rPr>
        <w:t xml:space="preserve"> </w:t>
      </w:r>
      <w:r w:rsidRPr="006C10AB">
        <w:rPr>
          <w:i/>
        </w:rPr>
        <w:t>Unit</w:t>
      </w:r>
      <w:r>
        <w:t xml:space="preserve">, you need to decide what to teach and importantly, what not to teach! Use this page to choose the unit sequence that’s most appropriate for your students. </w:t>
      </w:r>
    </w:p>
    <w:p w14:paraId="0774B4FC" w14:textId="779A8935" w:rsidR="00B21DA3" w:rsidRDefault="000550E5" w:rsidP="00B04BBF">
      <w:pPr>
        <w:pStyle w:val="ListParagraph"/>
      </w:pPr>
      <w:r>
        <w:t xml:space="preserve">Optional activities in the </w:t>
      </w:r>
      <w:r w:rsidRPr="000550E5">
        <w:rPr>
          <w:i/>
        </w:rPr>
        <w:t>Systems and Scale Unit</w:t>
      </w:r>
      <w:r>
        <w:t xml:space="preserve"> are designed to provide supportive learning opportunities for students who have not previously studied or who are still working to develop proficiency with regard to reasoning about scale and chemical change. Use your professional judgment to decide whether or not to teach each optional lesson</w:t>
      </w:r>
      <w:r w:rsidR="001A1464">
        <w:t xml:space="preserve"> or activity</w:t>
      </w:r>
      <w:r>
        <w:t>.</w:t>
      </w:r>
    </w:p>
    <w:p w14:paraId="234FCE49" w14:textId="77777777" w:rsidR="00B21DA3" w:rsidRPr="00F44A61" w:rsidRDefault="00B21DA3" w:rsidP="00F44A61">
      <w:pPr>
        <w:rPr>
          <w:i/>
        </w:rPr>
      </w:pPr>
      <w:r w:rsidRPr="00F44A61">
        <w:rPr>
          <w:i/>
        </w:rPr>
        <w:t>Unless otherwise noted in the table below, all activities in the unit should be taught.</w:t>
      </w:r>
    </w:p>
    <w:p w14:paraId="47A99CD6" w14:textId="50B446CF" w:rsidR="00B21DA3" w:rsidRPr="006C10AB" w:rsidRDefault="00DA733B" w:rsidP="007F287F">
      <w:r w:rsidRPr="00DA733B">
        <w:rPr>
          <w:i/>
        </w:rPr>
        <w:t>Systems and Scale</w:t>
      </w:r>
      <w:r w:rsidR="00B21DA3" w:rsidRPr="006C10AB">
        <w:rPr>
          <w:i/>
        </w:rPr>
        <w:t xml:space="preserve"> Unit</w:t>
      </w:r>
      <w:r w:rsidR="00B21DA3">
        <w:t xml:space="preserve"> Sequence and Decisions Table</w:t>
      </w:r>
    </w:p>
    <w:tbl>
      <w:tblPr>
        <w:tblStyle w:val="TableGrid"/>
        <w:tblW w:w="9828" w:type="dxa"/>
        <w:tblLayout w:type="fixed"/>
        <w:tblLook w:val="04A0" w:firstRow="1" w:lastRow="0" w:firstColumn="1" w:lastColumn="0" w:noHBand="0" w:noVBand="1"/>
      </w:tblPr>
      <w:tblGrid>
        <w:gridCol w:w="1008"/>
        <w:gridCol w:w="3780"/>
        <w:gridCol w:w="5040"/>
      </w:tblGrid>
      <w:tr w:rsidR="001001A0" w14:paraId="56EAB193" w14:textId="77777777" w:rsidTr="00E37715">
        <w:tc>
          <w:tcPr>
            <w:tcW w:w="1008" w:type="dxa"/>
            <w:tcBorders>
              <w:bottom w:val="single" w:sz="4" w:space="0" w:color="auto"/>
            </w:tcBorders>
            <w:shd w:val="clear" w:color="auto" w:fill="99CC00"/>
          </w:tcPr>
          <w:p w14:paraId="50F2A12C" w14:textId="77777777" w:rsidR="001001A0" w:rsidRPr="00F154D1" w:rsidRDefault="001001A0" w:rsidP="0092087F">
            <w:pPr>
              <w:pStyle w:val="List1"/>
              <w:spacing w:after="0"/>
              <w:ind w:left="0" w:firstLine="0"/>
              <w:rPr>
                <w:b/>
                <w:sz w:val="20"/>
                <w:szCs w:val="20"/>
              </w:rPr>
            </w:pPr>
            <w:r w:rsidRPr="00F154D1">
              <w:rPr>
                <w:b/>
                <w:sz w:val="20"/>
                <w:szCs w:val="20"/>
              </w:rPr>
              <w:t>Lesson</w:t>
            </w:r>
          </w:p>
        </w:tc>
        <w:tc>
          <w:tcPr>
            <w:tcW w:w="3780" w:type="dxa"/>
            <w:tcBorders>
              <w:bottom w:val="single" w:sz="4" w:space="0" w:color="auto"/>
            </w:tcBorders>
            <w:shd w:val="clear" w:color="auto" w:fill="99CC00"/>
          </w:tcPr>
          <w:p w14:paraId="071DF040" w14:textId="77777777" w:rsidR="001001A0" w:rsidRPr="00F154D1" w:rsidRDefault="001001A0" w:rsidP="0092087F">
            <w:pPr>
              <w:pStyle w:val="List1"/>
              <w:spacing w:after="0"/>
              <w:ind w:left="0" w:firstLine="0"/>
              <w:rPr>
                <w:b/>
                <w:sz w:val="20"/>
                <w:szCs w:val="20"/>
              </w:rPr>
            </w:pPr>
            <w:r w:rsidRPr="00F154D1">
              <w:rPr>
                <w:b/>
                <w:sz w:val="20"/>
                <w:szCs w:val="20"/>
              </w:rPr>
              <w:t>Activity Sequence</w:t>
            </w:r>
          </w:p>
        </w:tc>
        <w:tc>
          <w:tcPr>
            <w:tcW w:w="5040" w:type="dxa"/>
            <w:tcBorders>
              <w:bottom w:val="single" w:sz="4" w:space="0" w:color="auto"/>
            </w:tcBorders>
            <w:shd w:val="clear" w:color="auto" w:fill="99CC00"/>
          </w:tcPr>
          <w:p w14:paraId="034DB378" w14:textId="77777777" w:rsidR="001001A0" w:rsidRPr="00F154D1" w:rsidRDefault="001001A0" w:rsidP="0092087F">
            <w:pPr>
              <w:pStyle w:val="List1"/>
              <w:spacing w:after="0"/>
              <w:ind w:left="0" w:firstLine="0"/>
              <w:rPr>
                <w:b/>
                <w:sz w:val="20"/>
                <w:szCs w:val="20"/>
              </w:rPr>
            </w:pPr>
            <w:r w:rsidRPr="00F154D1">
              <w:rPr>
                <w:b/>
                <w:sz w:val="20"/>
                <w:szCs w:val="20"/>
              </w:rPr>
              <w:t>Make a Decision</w:t>
            </w:r>
          </w:p>
        </w:tc>
      </w:tr>
      <w:tr w:rsidR="001001A0" w14:paraId="660CAD04" w14:textId="77777777" w:rsidTr="00E37715">
        <w:tc>
          <w:tcPr>
            <w:tcW w:w="1008" w:type="dxa"/>
            <w:vMerge w:val="restart"/>
            <w:shd w:val="clear" w:color="auto" w:fill="FFFFFF"/>
          </w:tcPr>
          <w:p w14:paraId="04AB29FA" w14:textId="77777777" w:rsidR="001001A0" w:rsidRDefault="001001A0" w:rsidP="0092087F">
            <w:pPr>
              <w:pStyle w:val="List1"/>
              <w:spacing w:after="0"/>
              <w:jc w:val="center"/>
              <w:rPr>
                <w:sz w:val="20"/>
                <w:szCs w:val="20"/>
              </w:rPr>
            </w:pPr>
            <w:r w:rsidRPr="00F154D1">
              <w:rPr>
                <w:sz w:val="20"/>
                <w:szCs w:val="20"/>
              </w:rPr>
              <w:t>1</w:t>
            </w:r>
          </w:p>
          <w:p w14:paraId="35761092" w14:textId="1E3A413C" w:rsidR="001001A0" w:rsidRPr="00F154D1" w:rsidRDefault="001001A0" w:rsidP="0092087F">
            <w:pPr>
              <w:pStyle w:val="List1"/>
              <w:spacing w:after="0"/>
              <w:jc w:val="center"/>
              <w:rPr>
                <w:sz w:val="20"/>
                <w:szCs w:val="20"/>
              </w:rPr>
            </w:pPr>
            <w:r>
              <w:rPr>
                <w:sz w:val="20"/>
                <w:szCs w:val="20"/>
              </w:rPr>
              <w:t>(60</w:t>
            </w:r>
            <w:r w:rsidR="00635FE9">
              <w:rPr>
                <w:sz w:val="20"/>
                <w:szCs w:val="20"/>
              </w:rPr>
              <w:t xml:space="preserve"> </w:t>
            </w:r>
            <w:r>
              <w:rPr>
                <w:sz w:val="20"/>
                <w:szCs w:val="20"/>
              </w:rPr>
              <w:t>min)</w:t>
            </w:r>
          </w:p>
        </w:tc>
        <w:tc>
          <w:tcPr>
            <w:tcW w:w="3780" w:type="dxa"/>
            <w:shd w:val="clear" w:color="auto" w:fill="FFFFFF"/>
          </w:tcPr>
          <w:p w14:paraId="0D668616" w14:textId="1A5AA15D" w:rsidR="001001A0" w:rsidRPr="00F154D1" w:rsidRDefault="001001A0" w:rsidP="0022670F">
            <w:pPr>
              <w:pStyle w:val="List1"/>
              <w:spacing w:after="0"/>
              <w:ind w:left="432" w:hanging="432"/>
              <w:rPr>
                <w:sz w:val="20"/>
                <w:szCs w:val="20"/>
              </w:rPr>
            </w:pPr>
            <w:r w:rsidRPr="00F154D1">
              <w:rPr>
                <w:sz w:val="20"/>
                <w:szCs w:val="20"/>
              </w:rPr>
              <w:t xml:space="preserve">1.1 </w:t>
            </w:r>
            <w:r>
              <w:rPr>
                <w:sz w:val="20"/>
                <w:szCs w:val="20"/>
              </w:rPr>
              <w:t>Systems and Scale</w:t>
            </w:r>
            <w:r w:rsidRPr="00F154D1">
              <w:rPr>
                <w:sz w:val="20"/>
                <w:szCs w:val="20"/>
              </w:rPr>
              <w:t xml:space="preserve"> Unit Pretest</w:t>
            </w:r>
            <w:r>
              <w:rPr>
                <w:sz w:val="20"/>
                <w:szCs w:val="20"/>
              </w:rPr>
              <w:t xml:space="preserve"> (20 min)</w:t>
            </w:r>
          </w:p>
        </w:tc>
        <w:tc>
          <w:tcPr>
            <w:tcW w:w="5040" w:type="dxa"/>
            <w:shd w:val="clear" w:color="auto" w:fill="FFFFFF"/>
          </w:tcPr>
          <w:p w14:paraId="01243B89" w14:textId="77777777" w:rsidR="001001A0" w:rsidRPr="00F154D1" w:rsidRDefault="001001A0" w:rsidP="0092087F">
            <w:pPr>
              <w:pStyle w:val="List1"/>
              <w:spacing w:after="0"/>
              <w:ind w:left="0" w:firstLine="0"/>
              <w:rPr>
                <w:sz w:val="20"/>
                <w:szCs w:val="20"/>
              </w:rPr>
            </w:pPr>
          </w:p>
        </w:tc>
      </w:tr>
      <w:tr w:rsidR="001001A0" w14:paraId="49572FB5" w14:textId="77777777" w:rsidTr="00E37715">
        <w:tc>
          <w:tcPr>
            <w:tcW w:w="1008" w:type="dxa"/>
            <w:vMerge/>
            <w:tcBorders>
              <w:bottom w:val="single" w:sz="4" w:space="0" w:color="auto"/>
            </w:tcBorders>
            <w:shd w:val="clear" w:color="auto" w:fill="FFFFFF"/>
          </w:tcPr>
          <w:p w14:paraId="0F565FC7" w14:textId="77777777" w:rsidR="001001A0" w:rsidRPr="00F154D1" w:rsidRDefault="001001A0" w:rsidP="0092087F">
            <w:pPr>
              <w:pStyle w:val="List1"/>
              <w:spacing w:after="0"/>
              <w:ind w:left="432" w:hanging="432"/>
              <w:jc w:val="center"/>
              <w:rPr>
                <w:sz w:val="20"/>
                <w:szCs w:val="20"/>
              </w:rPr>
            </w:pPr>
          </w:p>
        </w:tc>
        <w:tc>
          <w:tcPr>
            <w:tcW w:w="3780" w:type="dxa"/>
            <w:tcBorders>
              <w:bottom w:val="single" w:sz="4" w:space="0" w:color="auto"/>
            </w:tcBorders>
            <w:shd w:val="clear" w:color="auto" w:fill="FFFFFF"/>
          </w:tcPr>
          <w:p w14:paraId="7FA514C1" w14:textId="3BE56247" w:rsidR="001001A0" w:rsidRPr="00F154D1" w:rsidRDefault="001001A0" w:rsidP="0022670F">
            <w:pPr>
              <w:pStyle w:val="List1"/>
              <w:spacing w:after="0"/>
              <w:ind w:left="432" w:hanging="432"/>
              <w:rPr>
                <w:sz w:val="20"/>
                <w:szCs w:val="20"/>
              </w:rPr>
            </w:pPr>
            <w:r w:rsidRPr="00F154D1">
              <w:rPr>
                <w:sz w:val="20"/>
                <w:szCs w:val="20"/>
              </w:rPr>
              <w:t xml:space="preserve">1.2 </w:t>
            </w:r>
            <w:r w:rsidR="00DB524C">
              <w:rPr>
                <w:sz w:val="20"/>
                <w:szCs w:val="20"/>
              </w:rPr>
              <w:t>Expressing Ideas and Questions</w:t>
            </w:r>
            <w:r w:rsidRPr="00F154D1">
              <w:rPr>
                <w:sz w:val="20"/>
                <w:szCs w:val="20"/>
              </w:rPr>
              <w:t xml:space="preserve"> About </w:t>
            </w:r>
            <w:r>
              <w:rPr>
                <w:sz w:val="20"/>
                <w:szCs w:val="20"/>
              </w:rPr>
              <w:t>Ethanol Burning (40 min)</w:t>
            </w:r>
          </w:p>
        </w:tc>
        <w:tc>
          <w:tcPr>
            <w:tcW w:w="5040" w:type="dxa"/>
            <w:tcBorders>
              <w:bottom w:val="single" w:sz="4" w:space="0" w:color="auto"/>
            </w:tcBorders>
            <w:shd w:val="clear" w:color="auto" w:fill="FFFFFF"/>
          </w:tcPr>
          <w:p w14:paraId="35DF0F35" w14:textId="77777777" w:rsidR="001001A0" w:rsidRPr="00F154D1" w:rsidRDefault="001001A0" w:rsidP="0092087F">
            <w:pPr>
              <w:pStyle w:val="List1"/>
              <w:spacing w:after="0"/>
              <w:ind w:left="0" w:firstLine="0"/>
              <w:rPr>
                <w:sz w:val="20"/>
                <w:szCs w:val="20"/>
              </w:rPr>
            </w:pPr>
          </w:p>
        </w:tc>
      </w:tr>
      <w:tr w:rsidR="001001A0" w14:paraId="627FFC23" w14:textId="77777777" w:rsidTr="00E37715">
        <w:tc>
          <w:tcPr>
            <w:tcW w:w="1008" w:type="dxa"/>
            <w:vMerge w:val="restart"/>
            <w:shd w:val="clear" w:color="auto" w:fill="D9D9D9"/>
          </w:tcPr>
          <w:p w14:paraId="30CE0939" w14:textId="77777777" w:rsidR="001001A0" w:rsidRDefault="001001A0" w:rsidP="0092087F">
            <w:pPr>
              <w:pStyle w:val="List1"/>
              <w:spacing w:after="0"/>
              <w:ind w:left="432" w:hanging="432"/>
              <w:jc w:val="center"/>
              <w:rPr>
                <w:sz w:val="20"/>
                <w:szCs w:val="20"/>
              </w:rPr>
            </w:pPr>
            <w:r w:rsidRPr="00F154D1">
              <w:rPr>
                <w:sz w:val="20"/>
                <w:szCs w:val="20"/>
              </w:rPr>
              <w:t>2</w:t>
            </w:r>
          </w:p>
          <w:p w14:paraId="6B449AB5" w14:textId="77777777" w:rsidR="001001A0" w:rsidRDefault="001001A0" w:rsidP="0092087F">
            <w:pPr>
              <w:pStyle w:val="List1"/>
              <w:spacing w:after="0"/>
              <w:ind w:left="432" w:hanging="432"/>
              <w:jc w:val="center"/>
              <w:rPr>
                <w:sz w:val="20"/>
                <w:szCs w:val="20"/>
              </w:rPr>
            </w:pPr>
            <w:r>
              <w:rPr>
                <w:sz w:val="20"/>
                <w:szCs w:val="20"/>
              </w:rPr>
              <w:t xml:space="preserve">(2 </w:t>
            </w:r>
            <w:proofErr w:type="spellStart"/>
            <w:r>
              <w:rPr>
                <w:sz w:val="20"/>
                <w:szCs w:val="20"/>
              </w:rPr>
              <w:t>hr</w:t>
            </w:r>
            <w:proofErr w:type="spellEnd"/>
            <w:r>
              <w:rPr>
                <w:sz w:val="20"/>
                <w:szCs w:val="20"/>
              </w:rPr>
              <w:t xml:space="preserve"> </w:t>
            </w:r>
          </w:p>
          <w:p w14:paraId="41F00B23" w14:textId="5347F520" w:rsidR="001001A0" w:rsidRPr="00F154D1" w:rsidRDefault="001001A0" w:rsidP="0092087F">
            <w:pPr>
              <w:pStyle w:val="List1"/>
              <w:spacing w:after="0"/>
              <w:ind w:left="432" w:hanging="432"/>
              <w:jc w:val="center"/>
              <w:rPr>
                <w:sz w:val="20"/>
                <w:szCs w:val="20"/>
              </w:rPr>
            </w:pPr>
            <w:r>
              <w:rPr>
                <w:sz w:val="20"/>
                <w:szCs w:val="20"/>
              </w:rPr>
              <w:t>30 min)</w:t>
            </w:r>
          </w:p>
        </w:tc>
        <w:tc>
          <w:tcPr>
            <w:tcW w:w="3780" w:type="dxa"/>
            <w:shd w:val="clear" w:color="auto" w:fill="D9D9D9"/>
          </w:tcPr>
          <w:p w14:paraId="30E82172" w14:textId="02C66089" w:rsidR="001001A0" w:rsidRPr="00F154D1" w:rsidRDefault="001001A0" w:rsidP="000550E5">
            <w:pPr>
              <w:pStyle w:val="List1"/>
              <w:spacing w:after="0"/>
              <w:ind w:left="432" w:hanging="432"/>
              <w:rPr>
                <w:sz w:val="20"/>
                <w:szCs w:val="20"/>
              </w:rPr>
            </w:pPr>
            <w:r w:rsidRPr="00F154D1">
              <w:rPr>
                <w:sz w:val="20"/>
                <w:szCs w:val="20"/>
              </w:rPr>
              <w:t xml:space="preserve">2.1 </w:t>
            </w:r>
            <w:r>
              <w:rPr>
                <w:sz w:val="20"/>
                <w:szCs w:val="20"/>
              </w:rPr>
              <w:t>Powers of Ten Video and Discussion (30 min)</w:t>
            </w:r>
          </w:p>
        </w:tc>
        <w:tc>
          <w:tcPr>
            <w:tcW w:w="5040" w:type="dxa"/>
            <w:shd w:val="clear" w:color="auto" w:fill="D9D9D9"/>
          </w:tcPr>
          <w:p w14:paraId="4AB37AEF" w14:textId="33061A2E" w:rsidR="001001A0" w:rsidRPr="00F154D1" w:rsidRDefault="001001A0" w:rsidP="0092087F">
            <w:pPr>
              <w:pStyle w:val="List1"/>
              <w:spacing w:after="0"/>
              <w:ind w:left="0" w:firstLine="0"/>
              <w:rPr>
                <w:sz w:val="20"/>
                <w:szCs w:val="20"/>
              </w:rPr>
            </w:pPr>
          </w:p>
        </w:tc>
      </w:tr>
      <w:tr w:rsidR="001001A0" w14:paraId="7628C1E9" w14:textId="77777777" w:rsidTr="00E37715">
        <w:tc>
          <w:tcPr>
            <w:tcW w:w="1008" w:type="dxa"/>
            <w:vMerge/>
            <w:shd w:val="clear" w:color="auto" w:fill="D9D9D9"/>
          </w:tcPr>
          <w:p w14:paraId="62F8B855" w14:textId="77777777" w:rsidR="001001A0" w:rsidRPr="00F154D1" w:rsidRDefault="001001A0" w:rsidP="0092087F">
            <w:pPr>
              <w:pStyle w:val="List1"/>
              <w:spacing w:after="0"/>
              <w:ind w:left="432" w:hanging="432"/>
              <w:jc w:val="center"/>
              <w:rPr>
                <w:sz w:val="20"/>
                <w:szCs w:val="20"/>
              </w:rPr>
            </w:pPr>
          </w:p>
        </w:tc>
        <w:tc>
          <w:tcPr>
            <w:tcW w:w="3780" w:type="dxa"/>
            <w:shd w:val="clear" w:color="auto" w:fill="D9D9D9"/>
          </w:tcPr>
          <w:p w14:paraId="7AC48B1D" w14:textId="20005539" w:rsidR="001001A0" w:rsidRPr="00F154D1" w:rsidRDefault="001001A0" w:rsidP="000550E5">
            <w:pPr>
              <w:pStyle w:val="List1"/>
              <w:spacing w:after="0"/>
              <w:ind w:left="432" w:hanging="432"/>
              <w:rPr>
                <w:sz w:val="20"/>
                <w:szCs w:val="20"/>
              </w:rPr>
            </w:pPr>
            <w:r w:rsidRPr="001001A0">
              <w:rPr>
                <w:b/>
                <w:color w:val="E36C0A" w:themeColor="accent6" w:themeShade="BF"/>
                <w:sz w:val="20"/>
                <w:szCs w:val="20"/>
              </w:rPr>
              <w:t>(Optional)</w:t>
            </w:r>
            <w:r>
              <w:rPr>
                <w:sz w:val="20"/>
                <w:szCs w:val="20"/>
              </w:rPr>
              <w:t xml:space="preserve"> </w:t>
            </w:r>
            <w:r w:rsidRPr="00F154D1">
              <w:rPr>
                <w:sz w:val="20"/>
                <w:szCs w:val="20"/>
              </w:rPr>
              <w:t xml:space="preserve">2.2 </w:t>
            </w:r>
            <w:r>
              <w:rPr>
                <w:sz w:val="20"/>
                <w:szCs w:val="20"/>
              </w:rPr>
              <w:t>From Big to Small (30 min)</w:t>
            </w:r>
          </w:p>
        </w:tc>
        <w:tc>
          <w:tcPr>
            <w:tcW w:w="5040" w:type="dxa"/>
            <w:shd w:val="clear" w:color="auto" w:fill="D9D9D9"/>
          </w:tcPr>
          <w:p w14:paraId="355417FB" w14:textId="76B8051A" w:rsidR="001001A0" w:rsidRPr="00F154D1" w:rsidRDefault="001001A0" w:rsidP="00CA663F">
            <w:pPr>
              <w:pStyle w:val="List1"/>
              <w:spacing w:after="0"/>
              <w:ind w:left="0" w:firstLine="0"/>
              <w:rPr>
                <w:sz w:val="20"/>
                <w:szCs w:val="20"/>
              </w:rPr>
            </w:pPr>
            <w:r>
              <w:rPr>
                <w:sz w:val="20"/>
                <w:szCs w:val="20"/>
              </w:rPr>
              <w:t xml:space="preserve">This activity provides </w:t>
            </w:r>
            <w:r w:rsidR="0040643D">
              <w:rPr>
                <w:sz w:val="20"/>
                <w:szCs w:val="20"/>
              </w:rPr>
              <w:t xml:space="preserve">students with </w:t>
            </w:r>
            <w:r>
              <w:rPr>
                <w:sz w:val="20"/>
                <w:szCs w:val="20"/>
              </w:rPr>
              <w:t xml:space="preserve">a tactile opportunity to continue exploring scale. </w:t>
            </w:r>
            <w:r w:rsidRPr="001001A0">
              <w:rPr>
                <w:b/>
                <w:color w:val="E36C0A" w:themeColor="accent6" w:themeShade="BF"/>
                <w:sz w:val="20"/>
                <w:szCs w:val="20"/>
              </w:rPr>
              <w:t>Decide if this will be helpful</w:t>
            </w:r>
            <w:r w:rsidR="0040643D">
              <w:rPr>
                <w:b/>
                <w:color w:val="E36C0A" w:themeColor="accent6" w:themeShade="BF"/>
                <w:sz w:val="20"/>
                <w:szCs w:val="20"/>
              </w:rPr>
              <w:t xml:space="preserve"> for</w:t>
            </w:r>
            <w:r w:rsidRPr="001001A0">
              <w:rPr>
                <w:b/>
                <w:color w:val="E36C0A" w:themeColor="accent6" w:themeShade="BF"/>
                <w:sz w:val="20"/>
                <w:szCs w:val="20"/>
              </w:rPr>
              <w:t xml:space="preserve"> your students.</w:t>
            </w:r>
          </w:p>
        </w:tc>
      </w:tr>
      <w:tr w:rsidR="001001A0" w14:paraId="36E6AB9F" w14:textId="77777777" w:rsidTr="00E37715">
        <w:tc>
          <w:tcPr>
            <w:tcW w:w="1008" w:type="dxa"/>
            <w:vMerge/>
            <w:shd w:val="clear" w:color="auto" w:fill="D9D9D9"/>
          </w:tcPr>
          <w:p w14:paraId="14A3FDA9" w14:textId="77777777" w:rsidR="001001A0" w:rsidRPr="00F154D1" w:rsidRDefault="001001A0" w:rsidP="0092087F">
            <w:pPr>
              <w:pStyle w:val="List1"/>
              <w:spacing w:after="0"/>
              <w:ind w:left="432" w:hanging="432"/>
              <w:jc w:val="center"/>
              <w:rPr>
                <w:sz w:val="20"/>
                <w:szCs w:val="20"/>
              </w:rPr>
            </w:pPr>
          </w:p>
        </w:tc>
        <w:tc>
          <w:tcPr>
            <w:tcW w:w="3780" w:type="dxa"/>
            <w:shd w:val="clear" w:color="auto" w:fill="D9D9D9"/>
          </w:tcPr>
          <w:p w14:paraId="7246F32A" w14:textId="70DD912D" w:rsidR="001001A0" w:rsidRPr="00F154D1" w:rsidRDefault="001001A0" w:rsidP="000550E5">
            <w:pPr>
              <w:pStyle w:val="List1"/>
              <w:spacing w:after="0"/>
              <w:ind w:left="432" w:hanging="432"/>
              <w:rPr>
                <w:sz w:val="20"/>
                <w:szCs w:val="20"/>
              </w:rPr>
            </w:pPr>
            <w:r w:rsidRPr="00F154D1">
              <w:rPr>
                <w:sz w:val="20"/>
                <w:szCs w:val="20"/>
              </w:rPr>
              <w:t xml:space="preserve">2.3 </w:t>
            </w:r>
            <w:r>
              <w:rPr>
                <w:sz w:val="20"/>
                <w:szCs w:val="20"/>
              </w:rPr>
              <w:t>Zooming into Air (30 min)</w:t>
            </w:r>
          </w:p>
        </w:tc>
        <w:tc>
          <w:tcPr>
            <w:tcW w:w="5040" w:type="dxa"/>
            <w:shd w:val="clear" w:color="auto" w:fill="D9D9D9"/>
          </w:tcPr>
          <w:p w14:paraId="3519B94E" w14:textId="77777777" w:rsidR="001001A0" w:rsidRPr="00F154D1" w:rsidRDefault="001001A0" w:rsidP="0092087F">
            <w:pPr>
              <w:pStyle w:val="List1"/>
              <w:spacing w:after="0"/>
              <w:ind w:left="0" w:firstLine="0"/>
              <w:rPr>
                <w:sz w:val="20"/>
                <w:szCs w:val="20"/>
              </w:rPr>
            </w:pPr>
          </w:p>
        </w:tc>
      </w:tr>
      <w:tr w:rsidR="001001A0" w14:paraId="32B3C73C" w14:textId="77777777" w:rsidTr="00E37715">
        <w:trPr>
          <w:trHeight w:val="197"/>
        </w:trPr>
        <w:tc>
          <w:tcPr>
            <w:tcW w:w="1008" w:type="dxa"/>
            <w:vMerge/>
            <w:shd w:val="clear" w:color="auto" w:fill="D9D9D9"/>
          </w:tcPr>
          <w:p w14:paraId="4A52B4C6" w14:textId="77777777" w:rsidR="001001A0" w:rsidRPr="00F154D1" w:rsidRDefault="001001A0" w:rsidP="0092087F">
            <w:pPr>
              <w:pStyle w:val="List1"/>
              <w:spacing w:after="0"/>
              <w:ind w:left="432" w:hanging="432"/>
              <w:jc w:val="center"/>
              <w:rPr>
                <w:sz w:val="20"/>
                <w:szCs w:val="20"/>
              </w:rPr>
            </w:pPr>
          </w:p>
        </w:tc>
        <w:tc>
          <w:tcPr>
            <w:tcW w:w="3780" w:type="dxa"/>
            <w:tcBorders>
              <w:bottom w:val="single" w:sz="4" w:space="0" w:color="auto"/>
            </w:tcBorders>
            <w:shd w:val="clear" w:color="auto" w:fill="D9D9D9"/>
          </w:tcPr>
          <w:p w14:paraId="61EDEABE" w14:textId="2634F101" w:rsidR="001001A0" w:rsidRPr="00F154D1" w:rsidRDefault="001001A0" w:rsidP="000550E5">
            <w:pPr>
              <w:pStyle w:val="List1"/>
              <w:spacing w:after="0"/>
              <w:ind w:left="432" w:hanging="432"/>
              <w:rPr>
                <w:sz w:val="20"/>
                <w:szCs w:val="20"/>
              </w:rPr>
            </w:pPr>
            <w:r w:rsidRPr="00F154D1">
              <w:rPr>
                <w:sz w:val="20"/>
                <w:szCs w:val="20"/>
              </w:rPr>
              <w:t xml:space="preserve">2.4 </w:t>
            </w:r>
            <w:r>
              <w:rPr>
                <w:sz w:val="20"/>
                <w:szCs w:val="20"/>
              </w:rPr>
              <w:t>Atoms and Molecules Quiz and Discussion (30 min)</w:t>
            </w:r>
          </w:p>
        </w:tc>
        <w:tc>
          <w:tcPr>
            <w:tcW w:w="5040" w:type="dxa"/>
            <w:tcBorders>
              <w:bottom w:val="single" w:sz="4" w:space="0" w:color="auto"/>
            </w:tcBorders>
            <w:shd w:val="clear" w:color="auto" w:fill="D9D9D9"/>
          </w:tcPr>
          <w:p w14:paraId="3BC5EA21" w14:textId="77777777" w:rsidR="001001A0" w:rsidRPr="00F154D1" w:rsidRDefault="001001A0" w:rsidP="0092087F">
            <w:pPr>
              <w:pStyle w:val="List1"/>
              <w:spacing w:after="0"/>
              <w:ind w:left="0" w:firstLine="0"/>
              <w:rPr>
                <w:sz w:val="20"/>
                <w:szCs w:val="20"/>
              </w:rPr>
            </w:pPr>
          </w:p>
        </w:tc>
      </w:tr>
      <w:tr w:rsidR="001001A0" w14:paraId="5B3267B8" w14:textId="77777777" w:rsidTr="00E37715">
        <w:trPr>
          <w:trHeight w:val="197"/>
        </w:trPr>
        <w:tc>
          <w:tcPr>
            <w:tcW w:w="1008" w:type="dxa"/>
            <w:vMerge/>
            <w:tcBorders>
              <w:bottom w:val="single" w:sz="4" w:space="0" w:color="auto"/>
            </w:tcBorders>
            <w:shd w:val="clear" w:color="auto" w:fill="D9D9D9"/>
          </w:tcPr>
          <w:p w14:paraId="29A6C584" w14:textId="77777777" w:rsidR="001001A0" w:rsidRPr="00F154D1" w:rsidRDefault="001001A0" w:rsidP="0092087F">
            <w:pPr>
              <w:pStyle w:val="List1"/>
              <w:spacing w:after="0"/>
              <w:ind w:left="432" w:hanging="432"/>
              <w:jc w:val="center"/>
              <w:rPr>
                <w:sz w:val="20"/>
                <w:szCs w:val="20"/>
              </w:rPr>
            </w:pPr>
          </w:p>
        </w:tc>
        <w:tc>
          <w:tcPr>
            <w:tcW w:w="3780" w:type="dxa"/>
            <w:tcBorders>
              <w:bottom w:val="single" w:sz="4" w:space="0" w:color="auto"/>
            </w:tcBorders>
            <w:shd w:val="clear" w:color="auto" w:fill="D9D9D9"/>
          </w:tcPr>
          <w:p w14:paraId="7DF4351D" w14:textId="580E7320" w:rsidR="001001A0" w:rsidRPr="00F154D1" w:rsidRDefault="001001A0" w:rsidP="0092087F">
            <w:pPr>
              <w:pStyle w:val="List1"/>
              <w:spacing w:after="0"/>
              <w:ind w:left="432" w:hanging="432"/>
              <w:rPr>
                <w:sz w:val="20"/>
                <w:szCs w:val="20"/>
              </w:rPr>
            </w:pPr>
            <w:r>
              <w:rPr>
                <w:sz w:val="20"/>
                <w:szCs w:val="20"/>
              </w:rPr>
              <w:t>2.5 Using a Digital Balance and BTB (30 min)</w:t>
            </w:r>
          </w:p>
        </w:tc>
        <w:tc>
          <w:tcPr>
            <w:tcW w:w="5040" w:type="dxa"/>
            <w:tcBorders>
              <w:bottom w:val="single" w:sz="4" w:space="0" w:color="auto"/>
            </w:tcBorders>
            <w:shd w:val="clear" w:color="auto" w:fill="D9D9D9"/>
          </w:tcPr>
          <w:p w14:paraId="3B0C1FF2" w14:textId="77777777" w:rsidR="001001A0" w:rsidRPr="00F154D1" w:rsidRDefault="001001A0" w:rsidP="0092087F">
            <w:pPr>
              <w:pStyle w:val="List1"/>
              <w:spacing w:after="0"/>
              <w:ind w:left="0" w:firstLine="0"/>
              <w:rPr>
                <w:sz w:val="20"/>
                <w:szCs w:val="20"/>
              </w:rPr>
            </w:pPr>
          </w:p>
        </w:tc>
      </w:tr>
      <w:tr w:rsidR="0040643D" w14:paraId="0FD10A91" w14:textId="77777777" w:rsidTr="00E37715">
        <w:tc>
          <w:tcPr>
            <w:tcW w:w="1008" w:type="dxa"/>
            <w:vMerge w:val="restart"/>
            <w:shd w:val="clear" w:color="auto" w:fill="FFFFFF"/>
          </w:tcPr>
          <w:p w14:paraId="35EF1B12" w14:textId="79400088" w:rsidR="0040643D" w:rsidRDefault="0040643D" w:rsidP="00112A22">
            <w:pPr>
              <w:pStyle w:val="List1"/>
              <w:spacing w:after="0"/>
              <w:ind w:left="432" w:hanging="432"/>
              <w:rPr>
                <w:sz w:val="20"/>
                <w:szCs w:val="20"/>
              </w:rPr>
            </w:pPr>
            <w:r w:rsidRPr="0040643D">
              <w:rPr>
                <w:b/>
                <w:color w:val="E36C0A" w:themeColor="accent6" w:themeShade="BF"/>
                <w:sz w:val="16"/>
                <w:szCs w:val="16"/>
              </w:rPr>
              <w:t>(Optional)</w:t>
            </w:r>
            <w:r>
              <w:rPr>
                <w:sz w:val="20"/>
                <w:szCs w:val="20"/>
              </w:rPr>
              <w:t xml:space="preserve"> </w:t>
            </w:r>
            <w:r w:rsidRPr="00F154D1">
              <w:rPr>
                <w:sz w:val="20"/>
                <w:szCs w:val="20"/>
              </w:rPr>
              <w:t>3</w:t>
            </w:r>
          </w:p>
          <w:p w14:paraId="3FFE4EE6" w14:textId="5E352C0E" w:rsidR="0040643D" w:rsidRPr="00F154D1" w:rsidRDefault="0040643D" w:rsidP="00112A22">
            <w:pPr>
              <w:pStyle w:val="List1"/>
              <w:spacing w:after="0"/>
              <w:ind w:left="432" w:hanging="432"/>
              <w:jc w:val="center"/>
              <w:rPr>
                <w:sz w:val="20"/>
                <w:szCs w:val="20"/>
              </w:rPr>
            </w:pPr>
            <w:r>
              <w:rPr>
                <w:sz w:val="20"/>
                <w:szCs w:val="20"/>
              </w:rPr>
              <w:t xml:space="preserve">(3 </w:t>
            </w:r>
            <w:proofErr w:type="spellStart"/>
            <w:r>
              <w:rPr>
                <w:sz w:val="20"/>
                <w:szCs w:val="20"/>
              </w:rPr>
              <w:t>hr</w:t>
            </w:r>
            <w:proofErr w:type="spellEnd"/>
            <w:r>
              <w:rPr>
                <w:sz w:val="20"/>
                <w:szCs w:val="20"/>
              </w:rPr>
              <w:t>)</w:t>
            </w:r>
          </w:p>
        </w:tc>
        <w:tc>
          <w:tcPr>
            <w:tcW w:w="3780" w:type="dxa"/>
            <w:shd w:val="clear" w:color="auto" w:fill="FFFFFF"/>
          </w:tcPr>
          <w:p w14:paraId="1A259C4F" w14:textId="419586FE" w:rsidR="0040643D" w:rsidRPr="00F154D1" w:rsidRDefault="0040643D" w:rsidP="00112A22">
            <w:pPr>
              <w:pStyle w:val="List1"/>
              <w:spacing w:after="0"/>
              <w:ind w:left="432" w:hanging="432"/>
              <w:rPr>
                <w:sz w:val="20"/>
                <w:szCs w:val="20"/>
              </w:rPr>
            </w:pPr>
            <w:r w:rsidRPr="00F154D1">
              <w:rPr>
                <w:sz w:val="20"/>
                <w:szCs w:val="20"/>
              </w:rPr>
              <w:t xml:space="preserve">3.1 Predictions About </w:t>
            </w:r>
            <w:r>
              <w:rPr>
                <w:sz w:val="20"/>
                <w:szCs w:val="20"/>
              </w:rPr>
              <w:t>Soda Water Fizzing (20 min)</w:t>
            </w:r>
          </w:p>
        </w:tc>
        <w:tc>
          <w:tcPr>
            <w:tcW w:w="5040" w:type="dxa"/>
            <w:vMerge w:val="restart"/>
            <w:shd w:val="clear" w:color="auto" w:fill="FFFFFF"/>
          </w:tcPr>
          <w:p w14:paraId="46A0545B" w14:textId="0CA89ED3" w:rsidR="0040643D" w:rsidRPr="00F154D1" w:rsidRDefault="0040643D" w:rsidP="0092087F">
            <w:pPr>
              <w:pStyle w:val="List1"/>
              <w:spacing w:after="0"/>
              <w:ind w:left="0" w:firstLine="0"/>
              <w:rPr>
                <w:sz w:val="20"/>
                <w:szCs w:val="20"/>
              </w:rPr>
            </w:pPr>
            <w:r>
              <w:rPr>
                <w:sz w:val="20"/>
                <w:szCs w:val="20"/>
              </w:rPr>
              <w:t xml:space="preserve">For students with little experience of chemistry or chemical change, the complicated change in Lesson 4 (burning ethanol) is a heavy load. Lesson 3 provides an option to engage students with </w:t>
            </w:r>
            <w:r w:rsidRPr="00112A22">
              <w:rPr>
                <w:i/>
                <w:sz w:val="20"/>
                <w:szCs w:val="20"/>
              </w:rPr>
              <w:t>Carbon TIME</w:t>
            </w:r>
            <w:r>
              <w:rPr>
                <w:sz w:val="20"/>
                <w:szCs w:val="20"/>
              </w:rPr>
              <w:t xml:space="preserve"> activity structures (investigations, molecular modeling, chemical equations to explain chemical changes) in the simpler chemical change context of soda water fizzing. </w:t>
            </w:r>
            <w:r w:rsidRPr="001001A0">
              <w:rPr>
                <w:b/>
                <w:color w:val="E36C0A" w:themeColor="accent6" w:themeShade="BF"/>
                <w:sz w:val="20"/>
                <w:szCs w:val="20"/>
              </w:rPr>
              <w:t>Decide if this extra, simpler introductory experience will be helpful for your students.</w:t>
            </w:r>
          </w:p>
        </w:tc>
      </w:tr>
      <w:tr w:rsidR="0040643D" w14:paraId="7C5E68DD" w14:textId="77777777" w:rsidTr="00E37715">
        <w:tc>
          <w:tcPr>
            <w:tcW w:w="1008" w:type="dxa"/>
            <w:vMerge/>
            <w:shd w:val="clear" w:color="auto" w:fill="FFFFFF"/>
          </w:tcPr>
          <w:p w14:paraId="618F188B" w14:textId="77777777" w:rsidR="0040643D" w:rsidRPr="00F154D1" w:rsidRDefault="0040643D" w:rsidP="0092087F">
            <w:pPr>
              <w:pStyle w:val="List1"/>
              <w:spacing w:after="0"/>
              <w:ind w:left="432" w:hanging="432"/>
              <w:jc w:val="center"/>
              <w:rPr>
                <w:sz w:val="20"/>
                <w:szCs w:val="20"/>
              </w:rPr>
            </w:pPr>
          </w:p>
        </w:tc>
        <w:tc>
          <w:tcPr>
            <w:tcW w:w="3780" w:type="dxa"/>
            <w:shd w:val="clear" w:color="auto" w:fill="FFFFFF"/>
          </w:tcPr>
          <w:p w14:paraId="49AD6B5B" w14:textId="64E5E1A2" w:rsidR="0040643D" w:rsidRPr="00F154D1" w:rsidRDefault="0040643D" w:rsidP="00112A22">
            <w:pPr>
              <w:pStyle w:val="List1"/>
              <w:spacing w:after="0"/>
              <w:ind w:left="432" w:hanging="432"/>
              <w:rPr>
                <w:sz w:val="20"/>
                <w:szCs w:val="20"/>
              </w:rPr>
            </w:pPr>
            <w:r w:rsidRPr="00F154D1">
              <w:rPr>
                <w:sz w:val="20"/>
                <w:szCs w:val="20"/>
              </w:rPr>
              <w:t xml:space="preserve">3.2 Observing </w:t>
            </w:r>
            <w:r>
              <w:rPr>
                <w:sz w:val="20"/>
                <w:szCs w:val="20"/>
              </w:rPr>
              <w:t>Soda Water Fizzing (30 min)</w:t>
            </w:r>
          </w:p>
        </w:tc>
        <w:tc>
          <w:tcPr>
            <w:tcW w:w="5040" w:type="dxa"/>
            <w:vMerge/>
            <w:shd w:val="clear" w:color="auto" w:fill="FFFFFF"/>
          </w:tcPr>
          <w:p w14:paraId="181F1B13" w14:textId="77777777" w:rsidR="0040643D" w:rsidRPr="00F154D1" w:rsidRDefault="0040643D" w:rsidP="0092087F">
            <w:pPr>
              <w:pStyle w:val="List1"/>
              <w:spacing w:after="0"/>
              <w:ind w:left="0" w:firstLine="0"/>
              <w:rPr>
                <w:sz w:val="20"/>
                <w:szCs w:val="20"/>
              </w:rPr>
            </w:pPr>
          </w:p>
        </w:tc>
      </w:tr>
      <w:tr w:rsidR="0040643D" w14:paraId="773F755E" w14:textId="77777777" w:rsidTr="00E37715">
        <w:tc>
          <w:tcPr>
            <w:tcW w:w="1008" w:type="dxa"/>
            <w:vMerge/>
            <w:shd w:val="clear" w:color="auto" w:fill="FFFFFF"/>
          </w:tcPr>
          <w:p w14:paraId="4CE9D2A2" w14:textId="77777777" w:rsidR="0040643D" w:rsidRPr="00F154D1" w:rsidRDefault="0040643D" w:rsidP="0092087F">
            <w:pPr>
              <w:pStyle w:val="List1"/>
              <w:spacing w:after="0"/>
              <w:ind w:left="432" w:hanging="432"/>
              <w:jc w:val="center"/>
              <w:rPr>
                <w:sz w:val="20"/>
                <w:szCs w:val="20"/>
              </w:rPr>
            </w:pPr>
          </w:p>
        </w:tc>
        <w:tc>
          <w:tcPr>
            <w:tcW w:w="3780" w:type="dxa"/>
            <w:tcBorders>
              <w:bottom w:val="single" w:sz="4" w:space="0" w:color="auto"/>
            </w:tcBorders>
            <w:shd w:val="clear" w:color="auto" w:fill="FFFFFF"/>
          </w:tcPr>
          <w:p w14:paraId="41425D81" w14:textId="39D25CA2" w:rsidR="0040643D" w:rsidRPr="00F154D1" w:rsidRDefault="0040643D" w:rsidP="00112A22">
            <w:pPr>
              <w:pStyle w:val="List1"/>
              <w:spacing w:after="0"/>
              <w:ind w:left="432" w:hanging="432"/>
              <w:rPr>
                <w:sz w:val="20"/>
                <w:szCs w:val="20"/>
              </w:rPr>
            </w:pPr>
            <w:r>
              <w:rPr>
                <w:sz w:val="20"/>
                <w:szCs w:val="20"/>
              </w:rPr>
              <w:t>3.3 Evidence-Based Arguments a</w:t>
            </w:r>
            <w:r w:rsidRPr="00F154D1">
              <w:rPr>
                <w:sz w:val="20"/>
                <w:szCs w:val="20"/>
              </w:rPr>
              <w:t xml:space="preserve">bout </w:t>
            </w:r>
            <w:r>
              <w:rPr>
                <w:sz w:val="20"/>
                <w:szCs w:val="20"/>
              </w:rPr>
              <w:t>Soda Water Fizzing (45 min)</w:t>
            </w:r>
          </w:p>
        </w:tc>
        <w:tc>
          <w:tcPr>
            <w:tcW w:w="5040" w:type="dxa"/>
            <w:vMerge/>
            <w:shd w:val="clear" w:color="auto" w:fill="FFFFFF"/>
          </w:tcPr>
          <w:p w14:paraId="5A653217" w14:textId="77777777" w:rsidR="0040643D" w:rsidRPr="00F154D1" w:rsidRDefault="0040643D" w:rsidP="0092087F">
            <w:pPr>
              <w:pStyle w:val="List1"/>
              <w:spacing w:after="0"/>
              <w:ind w:left="0" w:firstLine="0"/>
              <w:rPr>
                <w:sz w:val="20"/>
                <w:szCs w:val="20"/>
              </w:rPr>
            </w:pPr>
          </w:p>
        </w:tc>
      </w:tr>
      <w:tr w:rsidR="0040643D" w14:paraId="7934A87E" w14:textId="77777777" w:rsidTr="00E37715">
        <w:tc>
          <w:tcPr>
            <w:tcW w:w="1008" w:type="dxa"/>
            <w:vMerge/>
            <w:shd w:val="clear" w:color="auto" w:fill="FFFFFF"/>
          </w:tcPr>
          <w:p w14:paraId="72321766" w14:textId="77777777" w:rsidR="0040643D" w:rsidRPr="00F154D1" w:rsidRDefault="0040643D" w:rsidP="0092087F">
            <w:pPr>
              <w:pStyle w:val="List1"/>
              <w:spacing w:after="0"/>
              <w:ind w:left="432" w:hanging="432"/>
              <w:jc w:val="center"/>
              <w:rPr>
                <w:sz w:val="20"/>
                <w:szCs w:val="20"/>
              </w:rPr>
            </w:pPr>
          </w:p>
        </w:tc>
        <w:tc>
          <w:tcPr>
            <w:tcW w:w="3780" w:type="dxa"/>
            <w:tcBorders>
              <w:bottom w:val="single" w:sz="4" w:space="0" w:color="auto"/>
            </w:tcBorders>
            <w:shd w:val="clear" w:color="auto" w:fill="FFFFFF"/>
          </w:tcPr>
          <w:p w14:paraId="06B8A35D" w14:textId="2A5FBAB6" w:rsidR="0040643D" w:rsidRPr="00F154D1" w:rsidRDefault="0040643D" w:rsidP="0092087F">
            <w:pPr>
              <w:pStyle w:val="List1"/>
              <w:spacing w:after="0"/>
              <w:ind w:left="432" w:hanging="432"/>
              <w:rPr>
                <w:sz w:val="20"/>
                <w:szCs w:val="20"/>
              </w:rPr>
            </w:pPr>
            <w:r>
              <w:rPr>
                <w:sz w:val="20"/>
                <w:szCs w:val="20"/>
              </w:rPr>
              <w:t>3.4 Molecular Models for Soda Water Fizzing (45 min)</w:t>
            </w:r>
          </w:p>
        </w:tc>
        <w:tc>
          <w:tcPr>
            <w:tcW w:w="5040" w:type="dxa"/>
            <w:vMerge/>
            <w:shd w:val="clear" w:color="auto" w:fill="FFFFFF"/>
          </w:tcPr>
          <w:p w14:paraId="1A0627E1" w14:textId="77777777" w:rsidR="0040643D" w:rsidRPr="00F154D1" w:rsidRDefault="0040643D" w:rsidP="0092087F">
            <w:pPr>
              <w:pStyle w:val="List1"/>
              <w:spacing w:after="0"/>
              <w:ind w:left="0" w:firstLine="0"/>
              <w:rPr>
                <w:sz w:val="20"/>
                <w:szCs w:val="20"/>
              </w:rPr>
            </w:pPr>
          </w:p>
        </w:tc>
      </w:tr>
      <w:tr w:rsidR="0040643D" w14:paraId="3498A3BC" w14:textId="77777777" w:rsidTr="00E37715">
        <w:tc>
          <w:tcPr>
            <w:tcW w:w="1008" w:type="dxa"/>
            <w:vMerge/>
            <w:tcBorders>
              <w:bottom w:val="single" w:sz="4" w:space="0" w:color="auto"/>
            </w:tcBorders>
            <w:shd w:val="clear" w:color="auto" w:fill="FFFFFF"/>
          </w:tcPr>
          <w:p w14:paraId="38143964" w14:textId="77777777" w:rsidR="0040643D" w:rsidRPr="00F154D1" w:rsidRDefault="0040643D" w:rsidP="0092087F">
            <w:pPr>
              <w:pStyle w:val="List1"/>
              <w:spacing w:after="0"/>
              <w:ind w:left="432" w:hanging="432"/>
              <w:jc w:val="center"/>
              <w:rPr>
                <w:sz w:val="20"/>
                <w:szCs w:val="20"/>
              </w:rPr>
            </w:pPr>
          </w:p>
        </w:tc>
        <w:tc>
          <w:tcPr>
            <w:tcW w:w="3780" w:type="dxa"/>
            <w:tcBorders>
              <w:bottom w:val="single" w:sz="4" w:space="0" w:color="auto"/>
            </w:tcBorders>
            <w:shd w:val="clear" w:color="auto" w:fill="FFFFFF"/>
          </w:tcPr>
          <w:p w14:paraId="7AEA8851" w14:textId="49F5259A" w:rsidR="0040643D" w:rsidRPr="00F154D1" w:rsidRDefault="0040643D" w:rsidP="0092087F">
            <w:pPr>
              <w:pStyle w:val="List1"/>
              <w:spacing w:after="0"/>
              <w:ind w:left="432" w:hanging="432"/>
              <w:rPr>
                <w:sz w:val="20"/>
                <w:szCs w:val="20"/>
              </w:rPr>
            </w:pPr>
            <w:r>
              <w:rPr>
                <w:sz w:val="20"/>
                <w:szCs w:val="20"/>
              </w:rPr>
              <w:t>3.5 Explaining Soda Water Fizzing (40 min)</w:t>
            </w:r>
          </w:p>
        </w:tc>
        <w:tc>
          <w:tcPr>
            <w:tcW w:w="5040" w:type="dxa"/>
            <w:vMerge/>
            <w:tcBorders>
              <w:bottom w:val="single" w:sz="4" w:space="0" w:color="auto"/>
            </w:tcBorders>
            <w:shd w:val="clear" w:color="auto" w:fill="FFFFFF"/>
          </w:tcPr>
          <w:p w14:paraId="4E5BD8CA" w14:textId="77777777" w:rsidR="0040643D" w:rsidRPr="00F154D1" w:rsidRDefault="0040643D" w:rsidP="0092087F">
            <w:pPr>
              <w:pStyle w:val="List1"/>
              <w:spacing w:after="0"/>
              <w:ind w:left="0" w:firstLine="0"/>
              <w:rPr>
                <w:sz w:val="20"/>
                <w:szCs w:val="20"/>
              </w:rPr>
            </w:pPr>
          </w:p>
        </w:tc>
      </w:tr>
      <w:tr w:rsidR="0040643D" w14:paraId="61582242" w14:textId="77777777" w:rsidTr="00E37715">
        <w:tc>
          <w:tcPr>
            <w:tcW w:w="1008" w:type="dxa"/>
            <w:vMerge w:val="restart"/>
            <w:shd w:val="clear" w:color="auto" w:fill="D9D9D9"/>
          </w:tcPr>
          <w:p w14:paraId="58868F42" w14:textId="77777777" w:rsidR="0040643D" w:rsidRDefault="0040643D" w:rsidP="0092087F">
            <w:pPr>
              <w:pStyle w:val="List1"/>
              <w:spacing w:after="0"/>
              <w:ind w:left="432" w:hanging="432"/>
              <w:jc w:val="center"/>
              <w:rPr>
                <w:sz w:val="20"/>
                <w:szCs w:val="20"/>
              </w:rPr>
            </w:pPr>
            <w:r w:rsidRPr="00F154D1">
              <w:rPr>
                <w:sz w:val="20"/>
                <w:szCs w:val="20"/>
              </w:rPr>
              <w:t>4</w:t>
            </w:r>
          </w:p>
          <w:p w14:paraId="3D32B769" w14:textId="6C3BD2AE" w:rsidR="0040643D" w:rsidRDefault="0040643D" w:rsidP="0092087F">
            <w:pPr>
              <w:pStyle w:val="List1"/>
              <w:spacing w:after="0"/>
              <w:ind w:left="432" w:hanging="432"/>
              <w:jc w:val="center"/>
              <w:rPr>
                <w:sz w:val="20"/>
                <w:szCs w:val="20"/>
              </w:rPr>
            </w:pPr>
            <w:r>
              <w:rPr>
                <w:sz w:val="20"/>
                <w:szCs w:val="20"/>
              </w:rPr>
              <w:t xml:space="preserve">(3 </w:t>
            </w:r>
            <w:proofErr w:type="spellStart"/>
            <w:r>
              <w:rPr>
                <w:sz w:val="20"/>
                <w:szCs w:val="20"/>
              </w:rPr>
              <w:t>hr</w:t>
            </w:r>
            <w:proofErr w:type="spellEnd"/>
          </w:p>
          <w:p w14:paraId="5DB30837" w14:textId="77777777" w:rsidR="0040643D" w:rsidRPr="00F154D1" w:rsidRDefault="0040643D" w:rsidP="0092087F">
            <w:pPr>
              <w:pStyle w:val="List1"/>
              <w:spacing w:after="0"/>
              <w:ind w:left="432" w:hanging="432"/>
              <w:jc w:val="center"/>
              <w:rPr>
                <w:sz w:val="20"/>
                <w:szCs w:val="20"/>
              </w:rPr>
            </w:pPr>
            <w:r>
              <w:rPr>
                <w:sz w:val="20"/>
                <w:szCs w:val="20"/>
              </w:rPr>
              <w:t>20 min)</w:t>
            </w:r>
          </w:p>
        </w:tc>
        <w:tc>
          <w:tcPr>
            <w:tcW w:w="3780" w:type="dxa"/>
            <w:shd w:val="clear" w:color="auto" w:fill="D9D9D9"/>
          </w:tcPr>
          <w:p w14:paraId="384F145A" w14:textId="5CB1A189" w:rsidR="0040643D" w:rsidRPr="00F154D1" w:rsidRDefault="0040643D" w:rsidP="00CA663F">
            <w:pPr>
              <w:pStyle w:val="List1"/>
              <w:spacing w:after="0"/>
              <w:ind w:left="432" w:hanging="432"/>
              <w:rPr>
                <w:sz w:val="20"/>
                <w:szCs w:val="20"/>
              </w:rPr>
            </w:pPr>
            <w:r w:rsidRPr="00F154D1">
              <w:rPr>
                <w:sz w:val="20"/>
                <w:szCs w:val="20"/>
              </w:rPr>
              <w:t xml:space="preserve">4.1 </w:t>
            </w:r>
            <w:r>
              <w:rPr>
                <w:sz w:val="20"/>
                <w:szCs w:val="20"/>
              </w:rPr>
              <w:t>Predictions about Ethanol Burning (30 min)</w:t>
            </w:r>
          </w:p>
        </w:tc>
        <w:tc>
          <w:tcPr>
            <w:tcW w:w="5040" w:type="dxa"/>
            <w:shd w:val="clear" w:color="auto" w:fill="D9D9D9"/>
          </w:tcPr>
          <w:p w14:paraId="5DC4C8CC" w14:textId="31E330D0" w:rsidR="0040643D" w:rsidRPr="00F154D1" w:rsidRDefault="0040643D" w:rsidP="0092087F">
            <w:pPr>
              <w:pStyle w:val="List1"/>
              <w:spacing w:after="0"/>
              <w:ind w:left="0" w:firstLine="0"/>
              <w:rPr>
                <w:b/>
                <w:sz w:val="20"/>
                <w:szCs w:val="20"/>
              </w:rPr>
            </w:pPr>
          </w:p>
        </w:tc>
      </w:tr>
      <w:tr w:rsidR="0040643D" w14:paraId="7102CC19" w14:textId="77777777" w:rsidTr="00E37715">
        <w:tc>
          <w:tcPr>
            <w:tcW w:w="1008" w:type="dxa"/>
            <w:vMerge/>
            <w:shd w:val="clear" w:color="auto" w:fill="D9D9D9"/>
          </w:tcPr>
          <w:p w14:paraId="0D272A40" w14:textId="77777777" w:rsidR="0040643D" w:rsidRPr="00F154D1" w:rsidRDefault="0040643D" w:rsidP="0092087F">
            <w:pPr>
              <w:pStyle w:val="List1"/>
              <w:spacing w:after="0"/>
              <w:ind w:left="432" w:hanging="432"/>
              <w:jc w:val="center"/>
              <w:rPr>
                <w:sz w:val="20"/>
                <w:szCs w:val="20"/>
              </w:rPr>
            </w:pPr>
          </w:p>
        </w:tc>
        <w:tc>
          <w:tcPr>
            <w:tcW w:w="3780" w:type="dxa"/>
            <w:tcBorders>
              <w:bottom w:val="single" w:sz="4" w:space="0" w:color="auto"/>
            </w:tcBorders>
            <w:shd w:val="clear" w:color="auto" w:fill="D9D9D9"/>
          </w:tcPr>
          <w:p w14:paraId="328C9EC9" w14:textId="75271688" w:rsidR="0040643D" w:rsidRPr="00F154D1" w:rsidRDefault="0040643D" w:rsidP="00CA663F">
            <w:pPr>
              <w:pStyle w:val="List1"/>
              <w:spacing w:after="0"/>
              <w:ind w:left="432" w:hanging="432"/>
              <w:rPr>
                <w:sz w:val="20"/>
                <w:szCs w:val="20"/>
              </w:rPr>
            </w:pPr>
            <w:r w:rsidRPr="00F154D1">
              <w:rPr>
                <w:sz w:val="20"/>
                <w:szCs w:val="20"/>
              </w:rPr>
              <w:t xml:space="preserve">4.2 </w:t>
            </w:r>
            <w:r>
              <w:rPr>
                <w:sz w:val="20"/>
                <w:szCs w:val="20"/>
              </w:rPr>
              <w:t>Observing Ethanol Burning (30 min)</w:t>
            </w:r>
          </w:p>
        </w:tc>
        <w:tc>
          <w:tcPr>
            <w:tcW w:w="5040" w:type="dxa"/>
            <w:tcBorders>
              <w:bottom w:val="single" w:sz="4" w:space="0" w:color="auto"/>
            </w:tcBorders>
            <w:shd w:val="clear" w:color="auto" w:fill="D9D9D9"/>
          </w:tcPr>
          <w:p w14:paraId="3B240C90" w14:textId="498C9955" w:rsidR="0040643D" w:rsidRPr="00F154D1" w:rsidRDefault="0040643D" w:rsidP="0092087F">
            <w:pPr>
              <w:pStyle w:val="List1"/>
              <w:spacing w:after="0"/>
              <w:ind w:left="0" w:firstLine="0"/>
              <w:rPr>
                <w:sz w:val="20"/>
                <w:szCs w:val="20"/>
              </w:rPr>
            </w:pPr>
          </w:p>
        </w:tc>
      </w:tr>
      <w:tr w:rsidR="0040643D" w14:paraId="4709DCFD" w14:textId="77777777" w:rsidTr="00E37715">
        <w:tc>
          <w:tcPr>
            <w:tcW w:w="1008" w:type="dxa"/>
            <w:vMerge/>
            <w:shd w:val="clear" w:color="auto" w:fill="D9D9D9"/>
          </w:tcPr>
          <w:p w14:paraId="786CD4A6" w14:textId="77777777" w:rsidR="0040643D" w:rsidRPr="00F154D1" w:rsidRDefault="0040643D" w:rsidP="0092087F">
            <w:pPr>
              <w:pStyle w:val="List1"/>
              <w:spacing w:after="0"/>
              <w:ind w:left="432" w:hanging="432"/>
              <w:jc w:val="center"/>
              <w:rPr>
                <w:sz w:val="20"/>
                <w:szCs w:val="20"/>
              </w:rPr>
            </w:pPr>
          </w:p>
        </w:tc>
        <w:tc>
          <w:tcPr>
            <w:tcW w:w="3780" w:type="dxa"/>
            <w:tcBorders>
              <w:bottom w:val="single" w:sz="4" w:space="0" w:color="auto"/>
            </w:tcBorders>
            <w:shd w:val="clear" w:color="auto" w:fill="D9D9D9"/>
          </w:tcPr>
          <w:p w14:paraId="0226EE1A" w14:textId="28A1D790" w:rsidR="0040643D" w:rsidRPr="00F154D1" w:rsidRDefault="0040643D" w:rsidP="0092087F">
            <w:pPr>
              <w:pStyle w:val="List1"/>
              <w:spacing w:after="0"/>
              <w:ind w:left="432" w:hanging="432"/>
              <w:rPr>
                <w:sz w:val="20"/>
                <w:szCs w:val="20"/>
              </w:rPr>
            </w:pPr>
            <w:r>
              <w:rPr>
                <w:sz w:val="20"/>
                <w:szCs w:val="20"/>
              </w:rPr>
              <w:t>4.3 Evidence-Based Arguments about Ethanol Burning (50 min)</w:t>
            </w:r>
          </w:p>
        </w:tc>
        <w:tc>
          <w:tcPr>
            <w:tcW w:w="5040" w:type="dxa"/>
            <w:tcBorders>
              <w:bottom w:val="single" w:sz="4" w:space="0" w:color="auto"/>
            </w:tcBorders>
            <w:shd w:val="clear" w:color="auto" w:fill="D9D9D9"/>
          </w:tcPr>
          <w:p w14:paraId="6747C2D2" w14:textId="77777777" w:rsidR="0040643D" w:rsidRPr="00F154D1" w:rsidRDefault="0040643D" w:rsidP="0092087F">
            <w:pPr>
              <w:pStyle w:val="List1"/>
              <w:spacing w:after="0"/>
              <w:ind w:left="0" w:firstLine="0"/>
              <w:rPr>
                <w:sz w:val="20"/>
                <w:szCs w:val="20"/>
              </w:rPr>
            </w:pPr>
          </w:p>
        </w:tc>
      </w:tr>
      <w:tr w:rsidR="0040643D" w14:paraId="6A744FC1" w14:textId="77777777" w:rsidTr="00E37715">
        <w:tc>
          <w:tcPr>
            <w:tcW w:w="1008" w:type="dxa"/>
            <w:vMerge/>
            <w:shd w:val="clear" w:color="auto" w:fill="D9D9D9"/>
          </w:tcPr>
          <w:p w14:paraId="14A4F982" w14:textId="77777777" w:rsidR="0040643D" w:rsidRPr="00F154D1" w:rsidRDefault="0040643D" w:rsidP="0092087F">
            <w:pPr>
              <w:pStyle w:val="List1"/>
              <w:spacing w:after="0"/>
              <w:ind w:left="432" w:hanging="432"/>
              <w:jc w:val="center"/>
              <w:rPr>
                <w:sz w:val="20"/>
                <w:szCs w:val="20"/>
              </w:rPr>
            </w:pPr>
          </w:p>
        </w:tc>
        <w:tc>
          <w:tcPr>
            <w:tcW w:w="3780" w:type="dxa"/>
            <w:tcBorders>
              <w:bottom w:val="single" w:sz="4" w:space="0" w:color="auto"/>
            </w:tcBorders>
            <w:shd w:val="clear" w:color="auto" w:fill="D9D9D9"/>
          </w:tcPr>
          <w:p w14:paraId="1804AA39" w14:textId="63D7772B" w:rsidR="0040643D" w:rsidRPr="00F154D1" w:rsidRDefault="0040643D" w:rsidP="0092087F">
            <w:pPr>
              <w:pStyle w:val="List1"/>
              <w:spacing w:after="0"/>
              <w:ind w:left="432" w:hanging="432"/>
              <w:rPr>
                <w:sz w:val="20"/>
                <w:szCs w:val="20"/>
              </w:rPr>
            </w:pPr>
            <w:r>
              <w:rPr>
                <w:sz w:val="20"/>
                <w:szCs w:val="20"/>
              </w:rPr>
              <w:t>4.4 Molecular Models for Ethanol Burning (50 min)</w:t>
            </w:r>
          </w:p>
        </w:tc>
        <w:tc>
          <w:tcPr>
            <w:tcW w:w="5040" w:type="dxa"/>
            <w:tcBorders>
              <w:bottom w:val="single" w:sz="4" w:space="0" w:color="auto"/>
            </w:tcBorders>
            <w:shd w:val="clear" w:color="auto" w:fill="D9D9D9"/>
          </w:tcPr>
          <w:p w14:paraId="3F8EF5B1" w14:textId="77777777" w:rsidR="0040643D" w:rsidRPr="00F154D1" w:rsidRDefault="0040643D" w:rsidP="0092087F">
            <w:pPr>
              <w:pStyle w:val="List1"/>
              <w:spacing w:after="0"/>
              <w:ind w:left="0" w:firstLine="0"/>
              <w:rPr>
                <w:sz w:val="20"/>
                <w:szCs w:val="20"/>
              </w:rPr>
            </w:pPr>
          </w:p>
        </w:tc>
      </w:tr>
      <w:tr w:rsidR="0040643D" w14:paraId="43D8DF41" w14:textId="77777777" w:rsidTr="00E37715">
        <w:tc>
          <w:tcPr>
            <w:tcW w:w="1008" w:type="dxa"/>
            <w:vMerge/>
            <w:tcBorders>
              <w:bottom w:val="single" w:sz="4" w:space="0" w:color="auto"/>
            </w:tcBorders>
            <w:shd w:val="clear" w:color="auto" w:fill="D9D9D9"/>
          </w:tcPr>
          <w:p w14:paraId="703BB109" w14:textId="77777777" w:rsidR="0040643D" w:rsidRPr="00F154D1" w:rsidRDefault="0040643D" w:rsidP="0092087F">
            <w:pPr>
              <w:pStyle w:val="List1"/>
              <w:spacing w:after="0"/>
              <w:ind w:left="432" w:hanging="432"/>
              <w:jc w:val="center"/>
              <w:rPr>
                <w:sz w:val="20"/>
                <w:szCs w:val="20"/>
              </w:rPr>
            </w:pPr>
          </w:p>
        </w:tc>
        <w:tc>
          <w:tcPr>
            <w:tcW w:w="3780" w:type="dxa"/>
            <w:tcBorders>
              <w:bottom w:val="single" w:sz="4" w:space="0" w:color="auto"/>
            </w:tcBorders>
            <w:shd w:val="clear" w:color="auto" w:fill="D9D9D9"/>
          </w:tcPr>
          <w:p w14:paraId="3D03A114" w14:textId="5C038DE0" w:rsidR="0040643D" w:rsidRPr="00F154D1" w:rsidRDefault="0040643D" w:rsidP="0092087F">
            <w:pPr>
              <w:pStyle w:val="List1"/>
              <w:spacing w:after="0"/>
              <w:ind w:left="432" w:hanging="432"/>
              <w:rPr>
                <w:sz w:val="20"/>
                <w:szCs w:val="20"/>
              </w:rPr>
            </w:pPr>
            <w:r>
              <w:rPr>
                <w:sz w:val="20"/>
                <w:szCs w:val="20"/>
              </w:rPr>
              <w:t>4.5 Explaining Ethanol Burning (40 min)</w:t>
            </w:r>
          </w:p>
        </w:tc>
        <w:tc>
          <w:tcPr>
            <w:tcW w:w="5040" w:type="dxa"/>
            <w:tcBorders>
              <w:bottom w:val="single" w:sz="4" w:space="0" w:color="auto"/>
            </w:tcBorders>
            <w:shd w:val="clear" w:color="auto" w:fill="D9D9D9"/>
          </w:tcPr>
          <w:p w14:paraId="7D15AE9E" w14:textId="4D968C76" w:rsidR="0040643D" w:rsidRPr="00F154D1" w:rsidRDefault="0040643D" w:rsidP="0040643D">
            <w:pPr>
              <w:pStyle w:val="List1"/>
              <w:spacing w:after="0"/>
              <w:ind w:left="0" w:firstLine="0"/>
              <w:rPr>
                <w:sz w:val="20"/>
                <w:szCs w:val="20"/>
              </w:rPr>
            </w:pPr>
            <w:r w:rsidRPr="00F154D1">
              <w:rPr>
                <w:sz w:val="20"/>
                <w:szCs w:val="20"/>
              </w:rPr>
              <w:t xml:space="preserve">There are multiple scaffolds you can choose from including </w:t>
            </w:r>
            <w:r>
              <w:rPr>
                <w:sz w:val="20"/>
                <w:szCs w:val="20"/>
              </w:rPr>
              <w:t>example explanations, the Three Questions Explanation Checklist</w:t>
            </w:r>
            <w:r w:rsidR="00C647FB">
              <w:rPr>
                <w:sz w:val="20"/>
                <w:szCs w:val="20"/>
              </w:rPr>
              <w:t xml:space="preserve"> and a</w:t>
            </w:r>
            <w:r>
              <w:rPr>
                <w:sz w:val="20"/>
                <w:szCs w:val="20"/>
              </w:rPr>
              <w:t xml:space="preserve"> readin</w:t>
            </w:r>
            <w:r w:rsidR="00C647FB">
              <w:rPr>
                <w:sz w:val="20"/>
                <w:szCs w:val="20"/>
              </w:rPr>
              <w:t xml:space="preserve">g. </w:t>
            </w:r>
            <w:r w:rsidRPr="001001A0">
              <w:rPr>
                <w:b/>
                <w:color w:val="E36C0A" w:themeColor="accent6" w:themeShade="BF"/>
                <w:sz w:val="20"/>
                <w:szCs w:val="20"/>
              </w:rPr>
              <w:t>Choose options that fit your students at this time.</w:t>
            </w:r>
          </w:p>
        </w:tc>
      </w:tr>
      <w:tr w:rsidR="001001A0" w14:paraId="6F5D97C0" w14:textId="77777777" w:rsidTr="00E37715">
        <w:tc>
          <w:tcPr>
            <w:tcW w:w="1008" w:type="dxa"/>
            <w:vMerge w:val="restart"/>
            <w:shd w:val="clear" w:color="auto" w:fill="FFFFFF"/>
          </w:tcPr>
          <w:p w14:paraId="135CC87B" w14:textId="77777777" w:rsidR="001001A0" w:rsidRDefault="001001A0" w:rsidP="0092087F">
            <w:pPr>
              <w:pStyle w:val="List1"/>
              <w:spacing w:after="0"/>
              <w:ind w:left="432" w:hanging="432"/>
              <w:jc w:val="center"/>
              <w:rPr>
                <w:sz w:val="20"/>
                <w:szCs w:val="20"/>
              </w:rPr>
            </w:pPr>
            <w:r w:rsidRPr="00F154D1">
              <w:rPr>
                <w:sz w:val="20"/>
                <w:szCs w:val="20"/>
              </w:rPr>
              <w:t>5</w:t>
            </w:r>
          </w:p>
          <w:p w14:paraId="6983D1A6" w14:textId="742330B2" w:rsidR="001001A0" w:rsidRDefault="001001A0" w:rsidP="0092087F">
            <w:pPr>
              <w:pStyle w:val="List1"/>
              <w:spacing w:after="0"/>
              <w:ind w:left="432" w:hanging="432"/>
              <w:jc w:val="center"/>
              <w:rPr>
                <w:sz w:val="20"/>
                <w:szCs w:val="20"/>
              </w:rPr>
            </w:pPr>
            <w:r>
              <w:rPr>
                <w:sz w:val="20"/>
                <w:szCs w:val="20"/>
              </w:rPr>
              <w:t xml:space="preserve">(3 </w:t>
            </w:r>
            <w:proofErr w:type="spellStart"/>
            <w:r>
              <w:rPr>
                <w:sz w:val="20"/>
                <w:szCs w:val="20"/>
              </w:rPr>
              <w:t>hr</w:t>
            </w:r>
            <w:proofErr w:type="spellEnd"/>
          </w:p>
          <w:p w14:paraId="010ECBA3" w14:textId="5441D8A3" w:rsidR="001001A0" w:rsidRPr="00F154D1" w:rsidRDefault="001001A0" w:rsidP="0092087F">
            <w:pPr>
              <w:pStyle w:val="List1"/>
              <w:spacing w:after="0"/>
              <w:ind w:left="432" w:hanging="432"/>
              <w:jc w:val="center"/>
              <w:rPr>
                <w:sz w:val="20"/>
                <w:szCs w:val="20"/>
              </w:rPr>
            </w:pPr>
            <w:r>
              <w:rPr>
                <w:sz w:val="20"/>
                <w:szCs w:val="20"/>
              </w:rPr>
              <w:t>30 min)</w:t>
            </w:r>
          </w:p>
        </w:tc>
        <w:tc>
          <w:tcPr>
            <w:tcW w:w="3780" w:type="dxa"/>
            <w:shd w:val="clear" w:color="auto" w:fill="FFFFFF"/>
          </w:tcPr>
          <w:p w14:paraId="2FA6E922" w14:textId="04BD301E" w:rsidR="001001A0" w:rsidRPr="00F154D1" w:rsidRDefault="001001A0" w:rsidP="0040643D">
            <w:pPr>
              <w:pStyle w:val="List1"/>
              <w:spacing w:after="0"/>
              <w:ind w:left="432" w:hanging="432"/>
              <w:rPr>
                <w:sz w:val="20"/>
                <w:szCs w:val="20"/>
              </w:rPr>
            </w:pPr>
            <w:r w:rsidRPr="001001A0">
              <w:rPr>
                <w:b/>
                <w:color w:val="E36C0A" w:themeColor="accent6" w:themeShade="BF"/>
                <w:sz w:val="20"/>
                <w:szCs w:val="20"/>
              </w:rPr>
              <w:t>(Optional)</w:t>
            </w:r>
            <w:r>
              <w:rPr>
                <w:sz w:val="20"/>
                <w:szCs w:val="20"/>
              </w:rPr>
              <w:t xml:space="preserve"> </w:t>
            </w:r>
            <w:r w:rsidRPr="00F154D1">
              <w:rPr>
                <w:sz w:val="20"/>
                <w:szCs w:val="20"/>
              </w:rPr>
              <w:t xml:space="preserve">5.1 </w:t>
            </w:r>
            <w:r w:rsidR="0040643D">
              <w:rPr>
                <w:sz w:val="20"/>
                <w:szCs w:val="20"/>
              </w:rPr>
              <w:t>Molecular Models for Methane Burning</w:t>
            </w:r>
            <w:r>
              <w:rPr>
                <w:sz w:val="20"/>
                <w:szCs w:val="20"/>
              </w:rPr>
              <w:t xml:space="preserve"> (40 min)</w:t>
            </w:r>
          </w:p>
        </w:tc>
        <w:tc>
          <w:tcPr>
            <w:tcW w:w="5040" w:type="dxa"/>
            <w:shd w:val="clear" w:color="auto" w:fill="FFFFFF"/>
          </w:tcPr>
          <w:p w14:paraId="13B70593" w14:textId="3D660175" w:rsidR="001001A0" w:rsidRPr="00F154D1" w:rsidRDefault="001001A0" w:rsidP="0040643D">
            <w:pPr>
              <w:pStyle w:val="List1"/>
              <w:spacing w:after="0"/>
              <w:ind w:left="0" w:firstLine="0"/>
              <w:rPr>
                <w:sz w:val="20"/>
                <w:szCs w:val="20"/>
              </w:rPr>
            </w:pPr>
            <w:r>
              <w:rPr>
                <w:sz w:val="20"/>
                <w:szCs w:val="20"/>
              </w:rPr>
              <w:t>Students use molecular model</w:t>
            </w:r>
            <w:r w:rsidR="0040643D">
              <w:rPr>
                <w:sz w:val="20"/>
                <w:szCs w:val="20"/>
              </w:rPr>
              <w:t>s</w:t>
            </w:r>
            <w:r>
              <w:rPr>
                <w:sz w:val="20"/>
                <w:szCs w:val="20"/>
              </w:rPr>
              <w:t xml:space="preserve"> to model the chemical change that occurs when methane burns. </w:t>
            </w:r>
            <w:r w:rsidRPr="001001A0">
              <w:rPr>
                <w:b/>
                <w:color w:val="E36C0A" w:themeColor="accent6" w:themeShade="BF"/>
                <w:sz w:val="20"/>
                <w:szCs w:val="20"/>
              </w:rPr>
              <w:t xml:space="preserve">They may not need to do this </w:t>
            </w:r>
            <w:r w:rsidR="0040643D">
              <w:rPr>
                <w:b/>
                <w:color w:val="E36C0A" w:themeColor="accent6" w:themeShade="BF"/>
                <w:sz w:val="20"/>
                <w:szCs w:val="20"/>
              </w:rPr>
              <w:t>if</w:t>
            </w:r>
            <w:r w:rsidRPr="001001A0">
              <w:rPr>
                <w:b/>
                <w:color w:val="E36C0A" w:themeColor="accent6" w:themeShade="BF"/>
                <w:sz w:val="20"/>
                <w:szCs w:val="20"/>
              </w:rPr>
              <w:t xml:space="preserve"> their performance</w:t>
            </w:r>
            <w:r w:rsidR="0040643D">
              <w:rPr>
                <w:b/>
                <w:color w:val="E36C0A" w:themeColor="accent6" w:themeShade="BF"/>
                <w:sz w:val="20"/>
                <w:szCs w:val="20"/>
              </w:rPr>
              <w:t>s</w:t>
            </w:r>
            <w:r w:rsidRPr="001001A0">
              <w:rPr>
                <w:b/>
                <w:color w:val="E36C0A" w:themeColor="accent6" w:themeShade="BF"/>
                <w:sz w:val="20"/>
                <w:szCs w:val="20"/>
              </w:rPr>
              <w:t xml:space="preserve"> in Activity 4.4 </w:t>
            </w:r>
            <w:r w:rsidR="0040643D">
              <w:rPr>
                <w:b/>
                <w:color w:val="E36C0A" w:themeColor="accent6" w:themeShade="BF"/>
                <w:sz w:val="20"/>
                <w:szCs w:val="20"/>
              </w:rPr>
              <w:t>(</w:t>
            </w:r>
            <w:r w:rsidRPr="001001A0">
              <w:rPr>
                <w:b/>
                <w:color w:val="E36C0A" w:themeColor="accent6" w:themeShade="BF"/>
                <w:sz w:val="20"/>
                <w:szCs w:val="20"/>
              </w:rPr>
              <w:t>molecular models with ethanol burning</w:t>
            </w:r>
            <w:r w:rsidR="0040643D">
              <w:rPr>
                <w:b/>
                <w:color w:val="E36C0A" w:themeColor="accent6" w:themeShade="BF"/>
                <w:sz w:val="20"/>
                <w:szCs w:val="20"/>
              </w:rPr>
              <w:t>) were already proficient</w:t>
            </w:r>
            <w:r w:rsidRPr="001001A0">
              <w:rPr>
                <w:b/>
                <w:color w:val="E36C0A" w:themeColor="accent6" w:themeShade="BF"/>
                <w:sz w:val="20"/>
                <w:szCs w:val="20"/>
              </w:rPr>
              <w:t>.</w:t>
            </w:r>
            <w:r>
              <w:rPr>
                <w:sz w:val="20"/>
                <w:szCs w:val="20"/>
              </w:rPr>
              <w:t xml:space="preserve"> </w:t>
            </w:r>
          </w:p>
        </w:tc>
      </w:tr>
      <w:tr w:rsidR="001001A0" w14:paraId="47180D08" w14:textId="77777777" w:rsidTr="00E37715">
        <w:tc>
          <w:tcPr>
            <w:tcW w:w="1008" w:type="dxa"/>
            <w:vMerge/>
            <w:shd w:val="clear" w:color="auto" w:fill="FFFFFF"/>
          </w:tcPr>
          <w:p w14:paraId="7493A3E9" w14:textId="77777777" w:rsidR="001001A0" w:rsidRPr="00F154D1" w:rsidRDefault="001001A0" w:rsidP="0092087F">
            <w:pPr>
              <w:pStyle w:val="List1"/>
              <w:spacing w:after="0"/>
              <w:ind w:left="432" w:hanging="432"/>
              <w:jc w:val="center"/>
              <w:rPr>
                <w:sz w:val="20"/>
                <w:szCs w:val="20"/>
              </w:rPr>
            </w:pPr>
          </w:p>
        </w:tc>
        <w:tc>
          <w:tcPr>
            <w:tcW w:w="3780" w:type="dxa"/>
            <w:shd w:val="clear" w:color="auto" w:fill="FFFFFF"/>
          </w:tcPr>
          <w:p w14:paraId="5F040D51" w14:textId="3123212C" w:rsidR="001001A0" w:rsidRPr="00F154D1" w:rsidRDefault="001001A0" w:rsidP="0040643D">
            <w:pPr>
              <w:pStyle w:val="List1"/>
              <w:spacing w:after="0"/>
              <w:ind w:left="432" w:hanging="432"/>
              <w:rPr>
                <w:sz w:val="20"/>
                <w:szCs w:val="20"/>
              </w:rPr>
            </w:pPr>
            <w:r w:rsidRPr="001001A0">
              <w:rPr>
                <w:b/>
                <w:color w:val="E36C0A" w:themeColor="accent6" w:themeShade="BF"/>
                <w:sz w:val="20"/>
                <w:szCs w:val="20"/>
              </w:rPr>
              <w:t>(Optional)</w:t>
            </w:r>
            <w:r>
              <w:rPr>
                <w:sz w:val="20"/>
                <w:szCs w:val="20"/>
              </w:rPr>
              <w:t xml:space="preserve"> </w:t>
            </w:r>
            <w:r w:rsidRPr="00F154D1">
              <w:rPr>
                <w:sz w:val="20"/>
                <w:szCs w:val="20"/>
              </w:rPr>
              <w:t xml:space="preserve">5.2 </w:t>
            </w:r>
            <w:r w:rsidR="0040643D">
              <w:rPr>
                <w:sz w:val="20"/>
                <w:szCs w:val="20"/>
              </w:rPr>
              <w:t>Explaining Methane Burning</w:t>
            </w:r>
            <w:r>
              <w:rPr>
                <w:sz w:val="20"/>
                <w:szCs w:val="20"/>
              </w:rPr>
              <w:t xml:space="preserve"> (40 min)</w:t>
            </w:r>
          </w:p>
        </w:tc>
        <w:tc>
          <w:tcPr>
            <w:tcW w:w="5040" w:type="dxa"/>
            <w:shd w:val="clear" w:color="auto" w:fill="FFFFFF"/>
          </w:tcPr>
          <w:p w14:paraId="6426FF2B" w14:textId="4904C12B" w:rsidR="001001A0" w:rsidRPr="001001A0" w:rsidRDefault="001001A0" w:rsidP="0040643D">
            <w:pPr>
              <w:pStyle w:val="List1"/>
              <w:spacing w:after="0"/>
              <w:ind w:left="0" w:firstLine="0"/>
              <w:rPr>
                <w:b/>
                <w:color w:val="E36C0A" w:themeColor="accent6" w:themeShade="BF"/>
                <w:sz w:val="20"/>
                <w:szCs w:val="20"/>
              </w:rPr>
            </w:pPr>
            <w:r w:rsidRPr="001001A0">
              <w:rPr>
                <w:b/>
                <w:color w:val="E36C0A" w:themeColor="accent6" w:themeShade="BF"/>
                <w:sz w:val="20"/>
                <w:szCs w:val="20"/>
              </w:rPr>
              <w:t xml:space="preserve">You may want to skip this activity if your students can already </w:t>
            </w:r>
            <w:r w:rsidR="0040643D">
              <w:rPr>
                <w:b/>
                <w:color w:val="E36C0A" w:themeColor="accent6" w:themeShade="BF"/>
                <w:sz w:val="20"/>
                <w:szCs w:val="20"/>
              </w:rPr>
              <w:t>construct an atomic-molecular scale explanation of</w:t>
            </w:r>
            <w:r w:rsidRPr="001001A0">
              <w:rPr>
                <w:b/>
                <w:color w:val="E36C0A" w:themeColor="accent6" w:themeShade="BF"/>
                <w:sz w:val="20"/>
                <w:szCs w:val="20"/>
              </w:rPr>
              <w:t xml:space="preserve"> what happens to matter and energy when methane burns.</w:t>
            </w:r>
          </w:p>
        </w:tc>
      </w:tr>
      <w:tr w:rsidR="001001A0" w14:paraId="3088CE4A" w14:textId="77777777" w:rsidTr="00E37715">
        <w:tc>
          <w:tcPr>
            <w:tcW w:w="1008" w:type="dxa"/>
            <w:vMerge/>
            <w:shd w:val="clear" w:color="auto" w:fill="FFFFFF"/>
          </w:tcPr>
          <w:p w14:paraId="00B8C1C7" w14:textId="77777777" w:rsidR="001001A0" w:rsidRPr="00F154D1" w:rsidRDefault="001001A0" w:rsidP="0092087F">
            <w:pPr>
              <w:pStyle w:val="List1"/>
              <w:spacing w:after="0"/>
              <w:ind w:left="432" w:hanging="432"/>
              <w:jc w:val="center"/>
              <w:rPr>
                <w:sz w:val="20"/>
                <w:szCs w:val="20"/>
              </w:rPr>
            </w:pPr>
          </w:p>
        </w:tc>
        <w:tc>
          <w:tcPr>
            <w:tcW w:w="3780" w:type="dxa"/>
            <w:tcBorders>
              <w:bottom w:val="single" w:sz="4" w:space="0" w:color="auto"/>
            </w:tcBorders>
            <w:shd w:val="clear" w:color="auto" w:fill="FFFFFF"/>
          </w:tcPr>
          <w:p w14:paraId="4AEEA8EA" w14:textId="73D54A46" w:rsidR="001001A0" w:rsidRPr="00F154D1" w:rsidRDefault="001001A0" w:rsidP="0040643D">
            <w:pPr>
              <w:pStyle w:val="List1"/>
              <w:spacing w:after="0"/>
              <w:ind w:left="432" w:hanging="432"/>
              <w:rPr>
                <w:sz w:val="20"/>
                <w:szCs w:val="20"/>
              </w:rPr>
            </w:pPr>
            <w:r w:rsidRPr="00F154D1">
              <w:rPr>
                <w:sz w:val="20"/>
                <w:szCs w:val="20"/>
              </w:rPr>
              <w:t xml:space="preserve">5.3 </w:t>
            </w:r>
            <w:r w:rsidR="0040643D">
              <w:rPr>
                <w:sz w:val="20"/>
                <w:szCs w:val="20"/>
              </w:rPr>
              <w:t>Preparing for Future Units: Organic vs. Inorganic</w:t>
            </w:r>
            <w:r>
              <w:rPr>
                <w:sz w:val="20"/>
                <w:szCs w:val="20"/>
              </w:rPr>
              <w:t xml:space="preserve"> (40 min)</w:t>
            </w:r>
          </w:p>
        </w:tc>
        <w:tc>
          <w:tcPr>
            <w:tcW w:w="5040" w:type="dxa"/>
            <w:tcBorders>
              <w:bottom w:val="single" w:sz="4" w:space="0" w:color="auto"/>
            </w:tcBorders>
            <w:shd w:val="clear" w:color="auto" w:fill="FFFFFF"/>
          </w:tcPr>
          <w:p w14:paraId="75E6C10C" w14:textId="2A14C3BD" w:rsidR="001001A0" w:rsidRPr="00F154D1" w:rsidRDefault="001001A0" w:rsidP="0092087F">
            <w:pPr>
              <w:pStyle w:val="List1"/>
              <w:spacing w:after="0"/>
              <w:ind w:left="0" w:firstLine="0"/>
              <w:rPr>
                <w:sz w:val="20"/>
                <w:szCs w:val="20"/>
              </w:rPr>
            </w:pPr>
          </w:p>
        </w:tc>
      </w:tr>
      <w:tr w:rsidR="001001A0" w14:paraId="3CBBA4BE" w14:textId="77777777" w:rsidTr="00E37715">
        <w:tc>
          <w:tcPr>
            <w:tcW w:w="1008" w:type="dxa"/>
            <w:vMerge/>
            <w:shd w:val="clear" w:color="auto" w:fill="auto"/>
          </w:tcPr>
          <w:p w14:paraId="0B5EBA23" w14:textId="77777777" w:rsidR="001001A0" w:rsidRPr="00F154D1" w:rsidRDefault="001001A0" w:rsidP="0092087F">
            <w:pPr>
              <w:pStyle w:val="List1"/>
              <w:spacing w:after="0"/>
              <w:ind w:left="432" w:hanging="432"/>
              <w:jc w:val="center"/>
              <w:rPr>
                <w:sz w:val="20"/>
                <w:szCs w:val="20"/>
              </w:rPr>
            </w:pPr>
          </w:p>
        </w:tc>
        <w:tc>
          <w:tcPr>
            <w:tcW w:w="3780" w:type="dxa"/>
            <w:shd w:val="clear" w:color="auto" w:fill="FFFFFF"/>
          </w:tcPr>
          <w:p w14:paraId="4C178E9B" w14:textId="33097526" w:rsidR="001001A0" w:rsidRPr="00F154D1" w:rsidRDefault="001001A0" w:rsidP="0040643D">
            <w:pPr>
              <w:pStyle w:val="List1"/>
              <w:spacing w:after="0"/>
              <w:ind w:left="432" w:hanging="432"/>
              <w:rPr>
                <w:sz w:val="20"/>
                <w:szCs w:val="20"/>
              </w:rPr>
            </w:pPr>
            <w:r w:rsidRPr="00F154D1">
              <w:rPr>
                <w:sz w:val="20"/>
                <w:szCs w:val="20"/>
              </w:rPr>
              <w:t xml:space="preserve">5.4 Explaining </w:t>
            </w:r>
            <w:r w:rsidR="0040643D">
              <w:rPr>
                <w:sz w:val="20"/>
                <w:szCs w:val="20"/>
              </w:rPr>
              <w:t>Other Examples of Combus</w:t>
            </w:r>
            <w:r w:rsidR="00DC5CA4">
              <w:rPr>
                <w:sz w:val="20"/>
                <w:szCs w:val="20"/>
              </w:rPr>
              <w:t>t</w:t>
            </w:r>
            <w:r w:rsidR="0040643D">
              <w:rPr>
                <w:sz w:val="20"/>
                <w:szCs w:val="20"/>
              </w:rPr>
              <w:t>ion</w:t>
            </w:r>
            <w:r>
              <w:rPr>
                <w:sz w:val="20"/>
                <w:szCs w:val="20"/>
              </w:rPr>
              <w:t xml:space="preserve"> (50 min)</w:t>
            </w:r>
          </w:p>
        </w:tc>
        <w:tc>
          <w:tcPr>
            <w:tcW w:w="5040" w:type="dxa"/>
            <w:shd w:val="clear" w:color="auto" w:fill="FFFFFF"/>
          </w:tcPr>
          <w:p w14:paraId="66AE0326" w14:textId="1272866A" w:rsidR="001001A0" w:rsidRPr="00F154D1" w:rsidRDefault="001001A0" w:rsidP="001001A0">
            <w:pPr>
              <w:pStyle w:val="List1"/>
              <w:spacing w:after="0"/>
              <w:ind w:left="0" w:firstLine="0"/>
              <w:rPr>
                <w:sz w:val="20"/>
                <w:szCs w:val="20"/>
              </w:rPr>
            </w:pPr>
            <w:r>
              <w:rPr>
                <w:sz w:val="20"/>
                <w:szCs w:val="20"/>
              </w:rPr>
              <w:t>Activity 5.4 involves explaining combustion of different</w:t>
            </w:r>
            <w:r w:rsidRPr="00F154D1">
              <w:rPr>
                <w:sz w:val="20"/>
                <w:szCs w:val="20"/>
              </w:rPr>
              <w:t xml:space="preserve"> </w:t>
            </w:r>
            <w:r>
              <w:rPr>
                <w:sz w:val="20"/>
                <w:szCs w:val="20"/>
              </w:rPr>
              <w:t>fuels</w:t>
            </w:r>
            <w:r w:rsidRPr="00F154D1">
              <w:rPr>
                <w:sz w:val="20"/>
                <w:szCs w:val="20"/>
              </w:rPr>
              <w:t xml:space="preserve">. </w:t>
            </w:r>
            <w:r w:rsidRPr="00F154D1">
              <w:rPr>
                <w:b/>
                <w:color w:val="E36C0A" w:themeColor="accent6" w:themeShade="BF"/>
                <w:sz w:val="20"/>
                <w:szCs w:val="20"/>
              </w:rPr>
              <w:t xml:space="preserve">Consider a jigsaw format with different students becoming experts on different </w:t>
            </w:r>
            <w:r>
              <w:rPr>
                <w:b/>
                <w:color w:val="E36C0A" w:themeColor="accent6" w:themeShade="BF"/>
                <w:sz w:val="20"/>
                <w:szCs w:val="20"/>
              </w:rPr>
              <w:t>fuels</w:t>
            </w:r>
            <w:r w:rsidRPr="00F154D1">
              <w:rPr>
                <w:b/>
                <w:color w:val="E36C0A" w:themeColor="accent6" w:themeShade="BF"/>
                <w:sz w:val="20"/>
                <w:szCs w:val="20"/>
              </w:rPr>
              <w:t xml:space="preserve"> and then sharing/comparing.</w:t>
            </w:r>
            <w:r>
              <w:rPr>
                <w:b/>
                <w:color w:val="E36C0A" w:themeColor="accent6" w:themeShade="BF"/>
                <w:sz w:val="20"/>
                <w:szCs w:val="20"/>
              </w:rPr>
              <w:t xml:space="preserve"> </w:t>
            </w:r>
            <w:r w:rsidRPr="001001A0">
              <w:rPr>
                <w:sz w:val="20"/>
                <w:szCs w:val="20"/>
              </w:rPr>
              <w:t>You may choose to scaffold the students with the Three Questions Explanations Checklist.</w:t>
            </w:r>
          </w:p>
        </w:tc>
      </w:tr>
      <w:tr w:rsidR="001001A0" w14:paraId="6CEBD1C8" w14:textId="77777777" w:rsidTr="00E37715">
        <w:tc>
          <w:tcPr>
            <w:tcW w:w="1008" w:type="dxa"/>
            <w:vMerge/>
            <w:tcBorders>
              <w:bottom w:val="single" w:sz="4" w:space="0" w:color="auto"/>
            </w:tcBorders>
            <w:shd w:val="clear" w:color="auto" w:fill="auto"/>
          </w:tcPr>
          <w:p w14:paraId="7946BDE0" w14:textId="77777777" w:rsidR="001001A0" w:rsidRPr="00F154D1" w:rsidRDefault="001001A0" w:rsidP="0092087F">
            <w:pPr>
              <w:pStyle w:val="List1"/>
              <w:spacing w:after="0"/>
              <w:ind w:left="432" w:hanging="432"/>
              <w:jc w:val="center"/>
              <w:rPr>
                <w:sz w:val="20"/>
                <w:szCs w:val="20"/>
              </w:rPr>
            </w:pPr>
          </w:p>
        </w:tc>
        <w:tc>
          <w:tcPr>
            <w:tcW w:w="3780" w:type="dxa"/>
            <w:tcBorders>
              <w:bottom w:val="single" w:sz="4" w:space="0" w:color="auto"/>
            </w:tcBorders>
            <w:shd w:val="clear" w:color="auto" w:fill="FFFFFF"/>
          </w:tcPr>
          <w:p w14:paraId="29EF27EC" w14:textId="70746AE1" w:rsidR="001001A0" w:rsidRPr="00F154D1" w:rsidRDefault="001001A0" w:rsidP="0092087F">
            <w:pPr>
              <w:pStyle w:val="List1"/>
              <w:spacing w:after="0"/>
              <w:ind w:left="432" w:hanging="432"/>
              <w:rPr>
                <w:sz w:val="20"/>
                <w:szCs w:val="20"/>
              </w:rPr>
            </w:pPr>
            <w:r>
              <w:rPr>
                <w:sz w:val="20"/>
                <w:szCs w:val="20"/>
              </w:rPr>
              <w:t>5.5 Systems and Scale Unit Posttest (40 min)</w:t>
            </w:r>
          </w:p>
        </w:tc>
        <w:tc>
          <w:tcPr>
            <w:tcW w:w="5040" w:type="dxa"/>
            <w:tcBorders>
              <w:bottom w:val="single" w:sz="4" w:space="0" w:color="auto"/>
            </w:tcBorders>
            <w:shd w:val="clear" w:color="auto" w:fill="FFFFFF"/>
          </w:tcPr>
          <w:p w14:paraId="36DD900B" w14:textId="77777777" w:rsidR="001001A0" w:rsidRPr="00F154D1" w:rsidRDefault="001001A0" w:rsidP="0092087F">
            <w:pPr>
              <w:pStyle w:val="List1"/>
              <w:spacing w:after="0"/>
              <w:ind w:left="0" w:firstLine="0"/>
              <w:rPr>
                <w:sz w:val="20"/>
                <w:szCs w:val="20"/>
              </w:rPr>
            </w:pPr>
          </w:p>
        </w:tc>
      </w:tr>
    </w:tbl>
    <w:p w14:paraId="7260B6FD" w14:textId="77777777" w:rsidR="00B21DA3" w:rsidRDefault="00B21DA3" w:rsidP="00F44A61"/>
    <w:p w14:paraId="0358FBC1" w14:textId="77777777" w:rsidR="00B21DA3" w:rsidRDefault="00B21DA3" w:rsidP="00B21DA3">
      <w:pPr>
        <w:pStyle w:val="Heading2"/>
      </w:pPr>
      <w:r w:rsidRPr="001C73F2">
        <w:rPr>
          <w:color w:val="FF0000"/>
        </w:rPr>
        <w:lastRenderedPageBreak/>
        <w:t xml:space="preserve">Tab </w:t>
      </w:r>
      <w:r>
        <w:rPr>
          <w:color w:val="FF0000"/>
        </w:rPr>
        <w:t>4</w:t>
      </w:r>
      <w:r w:rsidRPr="00AF53A3">
        <w:t>:</w:t>
      </w:r>
      <w:r>
        <w:rPr>
          <w:color w:val="FF0000"/>
        </w:rPr>
        <w:t xml:space="preserve"> </w:t>
      </w:r>
      <w:r>
        <w:t>IM &amp; Storyline</w:t>
      </w:r>
    </w:p>
    <w:p w14:paraId="0EA09460" w14:textId="78BEE77C" w:rsidR="00933B5F" w:rsidRDefault="00B21DA3" w:rsidP="00933B5F">
      <w:pPr>
        <w:pStyle w:val="standard"/>
      </w:pPr>
      <w:r>
        <w:t xml:space="preserve">Here, we present two ways to think about how lessons are sequenced in the </w:t>
      </w:r>
      <w:r w:rsidR="00DA733B" w:rsidRPr="00DA733B">
        <w:rPr>
          <w:i/>
        </w:rPr>
        <w:t>Systems and Scale</w:t>
      </w:r>
      <w:r w:rsidR="00F44A61" w:rsidRPr="00DE424C">
        <w:rPr>
          <w:rFonts w:cs="Arial"/>
          <w:i/>
          <w:color w:val="FF0000"/>
          <w:szCs w:val="22"/>
        </w:rPr>
        <w:t xml:space="preserve"> </w:t>
      </w:r>
      <w:r w:rsidRPr="006041BB">
        <w:rPr>
          <w:i/>
        </w:rPr>
        <w:t>Unit</w:t>
      </w:r>
      <w:r>
        <w:t xml:space="preserve">. The Instructional Model, immediately below, emphasizes how students take on roles of questioner, investigator, and explainer to learn and apply scientific models they can use to answer the driving question. Further below, the Unit Storyline Chart highlights the central question, activity, and answer that students engage with in each lesson of the </w:t>
      </w:r>
      <w:r w:rsidR="00DA733B" w:rsidRPr="00DA733B">
        <w:rPr>
          <w:i/>
        </w:rPr>
        <w:t>Systems and Scale</w:t>
      </w:r>
      <w:r w:rsidR="00F44A61" w:rsidRPr="00DE424C">
        <w:rPr>
          <w:rFonts w:cs="Arial"/>
          <w:i/>
          <w:color w:val="FF0000"/>
          <w:szCs w:val="22"/>
        </w:rPr>
        <w:t xml:space="preserve"> </w:t>
      </w:r>
      <w:r w:rsidRPr="006041BB">
        <w:rPr>
          <w:i/>
        </w:rPr>
        <w:t>Unit</w:t>
      </w:r>
      <w:r>
        <w:t xml:space="preserve">. </w:t>
      </w:r>
    </w:p>
    <w:p w14:paraId="3CFFD46D" w14:textId="729BDBA8" w:rsidR="00B21DA3" w:rsidRPr="004F554B" w:rsidRDefault="00B21DA3" w:rsidP="00F44A61">
      <w:pPr>
        <w:pStyle w:val="Heading3"/>
        <w:rPr>
          <w:color w:val="FF0000"/>
        </w:rPr>
      </w:pPr>
      <w:r w:rsidRPr="00920794">
        <w:t>Instructional Model</w:t>
      </w:r>
      <w:r w:rsidR="004F554B">
        <w:t xml:space="preserve"> </w:t>
      </w:r>
      <w:r w:rsidR="004F554B">
        <w:rPr>
          <w:color w:val="FF0000"/>
        </w:rPr>
        <w:t>[accordion]</w:t>
      </w:r>
    </w:p>
    <w:p w14:paraId="3D852E7E" w14:textId="76A06EAD" w:rsidR="00B21DA3" w:rsidRDefault="00B21DA3" w:rsidP="00F44A61">
      <w:pPr>
        <w:pStyle w:val="standard"/>
      </w:pPr>
      <w:r>
        <w:t xml:space="preserve">Like all </w:t>
      </w:r>
      <w:r>
        <w:rPr>
          <w:i/>
        </w:rPr>
        <w:t>Carbon TIME</w:t>
      </w:r>
      <w:r>
        <w:t xml:space="preserve"> units, this unit follows an instructional model (IM) designed to support teaching that helps students achieve mastery at answering the driving question through use of disciplinary content, science practices, and crosscutting concepts. To learn more about this design, see the </w:t>
      </w:r>
      <w:r>
        <w:rPr>
          <w:i/>
        </w:rPr>
        <w:t xml:space="preserve">Carbon TIME </w:t>
      </w:r>
      <w:r>
        <w:t>Instructional Model.</w:t>
      </w:r>
    </w:p>
    <w:p w14:paraId="03C2C888" w14:textId="4659994B" w:rsidR="00362E65" w:rsidRPr="0061283A" w:rsidRDefault="009E7475" w:rsidP="00362E65">
      <w:r>
        <w:rPr>
          <w:noProof/>
        </w:rPr>
        <w:drawing>
          <wp:inline distT="0" distB="0" distL="0" distR="0" wp14:anchorId="69E6CD28" wp14:editId="3CFF2C95">
            <wp:extent cx="5943600" cy="331152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05-16 at 9.38.00 AM.png"/>
                    <pic:cNvPicPr/>
                  </pic:nvPicPr>
                  <pic:blipFill>
                    <a:blip r:embed="rId16"/>
                    <a:stretch>
                      <a:fillRect/>
                    </a:stretch>
                  </pic:blipFill>
                  <pic:spPr>
                    <a:xfrm>
                      <a:off x="0" y="0"/>
                      <a:ext cx="5943600" cy="3311525"/>
                    </a:xfrm>
                    <a:prstGeom prst="rect">
                      <a:avLst/>
                    </a:prstGeom>
                  </pic:spPr>
                </pic:pic>
              </a:graphicData>
            </a:graphic>
          </wp:inline>
        </w:drawing>
      </w:r>
    </w:p>
    <w:p w14:paraId="395569E5" w14:textId="396D4869" w:rsidR="00B21DA3" w:rsidRDefault="00B21DA3" w:rsidP="00F44A61">
      <w:pPr>
        <w:pStyle w:val="standard"/>
      </w:pPr>
      <w:r>
        <w:t xml:space="preserve">The core of the </w:t>
      </w:r>
      <w:r>
        <w:rPr>
          <w:i/>
        </w:rPr>
        <w:t>Carbon TIME</w:t>
      </w:r>
      <w:r>
        <w:t xml:space="preserve"> IM is the Observation, Patterns, Models (OPM) triangle, which summarizes key aspects to be attended to as the class engages in unit inquiry and explanation. The OPM triangle for the </w:t>
      </w:r>
      <w:r w:rsidR="00DA733B" w:rsidRPr="00DA733B">
        <w:rPr>
          <w:i/>
        </w:rPr>
        <w:t>Systems and Scale</w:t>
      </w:r>
      <w:r w:rsidR="00F44A61" w:rsidRPr="00DE424C">
        <w:rPr>
          <w:rFonts w:cs="Arial"/>
          <w:i/>
          <w:color w:val="FF0000"/>
          <w:szCs w:val="22"/>
        </w:rPr>
        <w:t xml:space="preserve"> </w:t>
      </w:r>
      <w:r w:rsidRPr="00DA733B">
        <w:t>Unit</w:t>
      </w:r>
      <w:r>
        <w:t>, shown below, articulates the key observations students make during the unit investigation, the key patterns they identify through analyzing their investigation data, and the central scientific model that can be used to answer the unit’s driving question. During the inquiry portion</w:t>
      </w:r>
      <w:r w:rsidR="004F554B">
        <w:t>s</w:t>
      </w:r>
      <w:r>
        <w:t xml:space="preserve"> of the unit (Lesson</w:t>
      </w:r>
      <w:r w:rsidR="000E2F80">
        <w:t>s 3 and</w:t>
      </w:r>
      <w:r w:rsidR="004F554B">
        <w:t xml:space="preserve"> 4</w:t>
      </w:r>
      <w:r>
        <w:t>), the class moves from making observations to identifying patterns, eventually using these patterns to make evidence-based arguments. During the explanation portion of the unit (Lessons</w:t>
      </w:r>
      <w:r w:rsidR="004F554B">
        <w:t xml:space="preserve"> 4 and 5</w:t>
      </w:r>
      <w:r>
        <w:t xml:space="preserve">), the class learns the atomic-molecular model, makes connections across scales, and uses atomic-molecular model to explain </w:t>
      </w:r>
      <w:r w:rsidR="00E32118">
        <w:t>combustion</w:t>
      </w:r>
      <w:r>
        <w:t xml:space="preserve">. Across the unit, classroom discourse is a necessary part of 3-dimensional </w:t>
      </w:r>
      <w:r w:rsidRPr="009B3928">
        <w:rPr>
          <w:i/>
        </w:rPr>
        <w:t>Carbon TIME</w:t>
      </w:r>
      <w:r>
        <w:t xml:space="preserve"> learning. The Carbon TIME Discourse Routine document provides guidance for scaffolding this discourse in lessons.</w:t>
      </w:r>
    </w:p>
    <w:p w14:paraId="659A0F67" w14:textId="279CEF06" w:rsidR="00B21DA3" w:rsidRPr="00F44A61" w:rsidRDefault="0031083F" w:rsidP="001D3D63">
      <w:pPr>
        <w:jc w:val="center"/>
      </w:pPr>
      <w:r w:rsidRPr="0031083F">
        <w:rPr>
          <w:noProof/>
        </w:rPr>
        <w:lastRenderedPageBreak/>
        <w:drawing>
          <wp:inline distT="0" distB="0" distL="0" distR="0" wp14:anchorId="12E7B316" wp14:editId="3C57709E">
            <wp:extent cx="5943600" cy="4457700"/>
            <wp:effectExtent l="12700" t="12700" r="12700" b="127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4457700"/>
                    </a:xfrm>
                    <a:prstGeom prst="rect">
                      <a:avLst/>
                    </a:prstGeom>
                    <a:ln>
                      <a:solidFill>
                        <a:schemeClr val="tx1"/>
                      </a:solidFill>
                    </a:ln>
                  </pic:spPr>
                </pic:pic>
              </a:graphicData>
            </a:graphic>
          </wp:inline>
        </w:drawing>
      </w:r>
      <w:r w:rsidRPr="0031083F" w:rsidDel="0031083F">
        <w:t xml:space="preserve"> </w:t>
      </w:r>
    </w:p>
    <w:p w14:paraId="706DA4BF" w14:textId="77777777" w:rsidR="00620DA5" w:rsidRDefault="00620DA5" w:rsidP="00F44A61">
      <w:pPr>
        <w:pStyle w:val="Heading3"/>
      </w:pPr>
    </w:p>
    <w:p w14:paraId="624DD6C8" w14:textId="34C7CF6F" w:rsidR="00B21DA3" w:rsidRDefault="00B21DA3" w:rsidP="00F44A61">
      <w:pPr>
        <w:pStyle w:val="Heading3"/>
      </w:pPr>
      <w:r w:rsidRPr="00920794">
        <w:t>Unit Storyline Chart</w:t>
      </w:r>
      <w:r w:rsidR="004F554B">
        <w:t xml:space="preserve"> </w:t>
      </w:r>
      <w:r w:rsidR="004F554B">
        <w:rPr>
          <w:color w:val="FF0000"/>
        </w:rPr>
        <w:t>[accordion]</w:t>
      </w:r>
    </w:p>
    <w:p w14:paraId="385F9820" w14:textId="465BCB1B" w:rsidR="00620DA5" w:rsidRDefault="00635FE9" w:rsidP="00620DA5">
      <w:pPr>
        <w:pStyle w:val="standard"/>
      </w:pPr>
      <w:r>
        <w:rPr>
          <w:noProof/>
          <w:color w:val="FF0000"/>
        </w:rPr>
        <mc:AlternateContent>
          <mc:Choice Requires="wps">
            <w:drawing>
              <wp:anchor distT="0" distB="0" distL="114300" distR="114300" simplePos="0" relativeHeight="251676672" behindDoc="0" locked="0" layoutInCell="1" allowOverlap="1" wp14:anchorId="34F55225" wp14:editId="21AABD33">
                <wp:simplePos x="0" y="0"/>
                <wp:positionH relativeFrom="column">
                  <wp:posOffset>4572000</wp:posOffset>
                </wp:positionH>
                <wp:positionV relativeFrom="paragraph">
                  <wp:posOffset>100965</wp:posOffset>
                </wp:positionV>
                <wp:extent cx="1137285" cy="612775"/>
                <wp:effectExtent l="0" t="0" r="18415" b="9525"/>
                <wp:wrapSquare wrapText="bothSides"/>
                <wp:docPr id="9" name="Text Box 9"/>
                <wp:cNvGraphicFramePr/>
                <a:graphic xmlns:a="http://schemas.openxmlformats.org/drawingml/2006/main">
                  <a:graphicData uri="http://schemas.microsoft.com/office/word/2010/wordprocessingShape">
                    <wps:wsp>
                      <wps:cNvSpPr txBox="1"/>
                      <wps:spPr>
                        <a:xfrm>
                          <a:off x="0" y="0"/>
                          <a:ext cx="1137285" cy="612775"/>
                        </a:xfrm>
                        <a:prstGeom prst="rect">
                          <a:avLst/>
                        </a:prstGeom>
                        <a:solidFill>
                          <a:schemeClr val="lt1"/>
                        </a:solidFill>
                        <a:ln w="6350">
                          <a:solidFill>
                            <a:prstClr val="black"/>
                          </a:solidFill>
                        </a:ln>
                      </wps:spPr>
                      <wps:txbx>
                        <w:txbxContent>
                          <w:p w14:paraId="3068CB52" w14:textId="77777777" w:rsidR="00514E0C" w:rsidRDefault="00514E0C" w:rsidP="00635FE9">
                            <w:r>
                              <w:t>Download PDF of Unit Storyline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F55225" id="Text Box 9" o:spid="_x0000_s1028" type="#_x0000_t202" style="position:absolute;left:0;text-align:left;margin-left:5in;margin-top:7.95pt;width:89.55pt;height:48.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" fillcolor="white [3201]" strokeweight=".5pt">
                <v:textbox>
                  <w:txbxContent>
                    <w:p w14:paraId="3068CB52" w14:textId="77777777" w:rsidR="00514E0C" w:rsidRDefault="00514E0C" w:rsidP="00635FE9">
                      <w:r>
                        <w:t>Download PDF of Unit Storyline Chart</w:t>
                      </w:r>
                    </w:p>
                  </w:txbxContent>
                </v:textbox>
                <w10:wrap type="square"/>
              </v:shape>
            </w:pict>
          </mc:Fallback>
        </mc:AlternateContent>
      </w:r>
      <w:r w:rsidR="00B21DA3">
        <w:t xml:space="preserve">Another way to familiarize yourself with the sequence of lessons in the </w:t>
      </w:r>
      <w:r w:rsidR="00DA733B" w:rsidRPr="00DA733B">
        <w:rPr>
          <w:i/>
        </w:rPr>
        <w:t>Systems and Scale</w:t>
      </w:r>
      <w:r w:rsidR="00F44A61" w:rsidRPr="00DE424C">
        <w:rPr>
          <w:i/>
          <w:color w:val="FF0000"/>
        </w:rPr>
        <w:t xml:space="preserve"> </w:t>
      </w:r>
      <w:r w:rsidR="00B21DA3" w:rsidRPr="00BD50A0">
        <w:rPr>
          <w:i/>
        </w:rPr>
        <w:t>Unit</w:t>
      </w:r>
      <w:r w:rsidR="00B21DA3">
        <w:t xml:space="preserve"> is with the Unit Storyline Chart depicted below. The Unit Storyline Chart summarizes a unit phenomenon-based driving question associated with each lesson, what classes will do in each lesson to address the question, what conclusions they will come to, and how they will transition to a subsequent lesson.</w:t>
      </w:r>
    </w:p>
    <w:p w14:paraId="693105CF" w14:textId="35AF77F7" w:rsidR="00361FA0" w:rsidRDefault="00620DA5" w:rsidP="00620DA5">
      <w:pPr>
        <w:pStyle w:val="standard"/>
        <w:jc w:val="both"/>
      </w:pPr>
      <w:r>
        <w:rPr>
          <w:noProof/>
          <w:color w:val="0432FF"/>
        </w:rPr>
        <w:lastRenderedPageBreak/>
        <w:drawing>
          <wp:inline distT="0" distB="0" distL="0" distR="0" wp14:anchorId="587384E4" wp14:editId="298A3211">
            <wp:extent cx="5016500" cy="670378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19-06-07 at 3.08.59 PM.png"/>
                    <pic:cNvPicPr/>
                  </pic:nvPicPr>
                  <pic:blipFill>
                    <a:blip r:embed="rId18"/>
                    <a:stretch>
                      <a:fillRect/>
                    </a:stretch>
                  </pic:blipFill>
                  <pic:spPr>
                    <a:xfrm>
                      <a:off x="0" y="0"/>
                      <a:ext cx="5016500" cy="6703785"/>
                    </a:xfrm>
                    <a:prstGeom prst="rect">
                      <a:avLst/>
                    </a:prstGeom>
                  </pic:spPr>
                </pic:pic>
              </a:graphicData>
            </a:graphic>
          </wp:inline>
        </w:drawing>
      </w:r>
      <w:r w:rsidR="00361FA0">
        <w:tab/>
      </w:r>
    </w:p>
    <w:p w14:paraId="279A04A4" w14:textId="4BB99A97" w:rsidR="002D1520" w:rsidRDefault="002D1520" w:rsidP="00620DA5">
      <w:pPr>
        <w:pStyle w:val="standard"/>
        <w:jc w:val="both"/>
      </w:pPr>
      <w:r>
        <w:rPr>
          <w:noProof/>
        </w:rPr>
        <w:lastRenderedPageBreak/>
        <w:drawing>
          <wp:inline distT="0" distB="0" distL="0" distR="0" wp14:anchorId="2A6C7084" wp14:editId="21FBE66B">
            <wp:extent cx="4942625" cy="1984443"/>
            <wp:effectExtent l="0" t="0" r="0" b="0"/>
            <wp:docPr id="18" name="Picture 1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reen Shot 2020-05-05 at 12.04.18 PM.png"/>
                    <pic:cNvPicPr/>
                  </pic:nvPicPr>
                  <pic:blipFill>
                    <a:blip r:embed="rId19"/>
                    <a:stretch>
                      <a:fillRect/>
                    </a:stretch>
                  </pic:blipFill>
                  <pic:spPr>
                    <a:xfrm>
                      <a:off x="0" y="0"/>
                      <a:ext cx="4976549" cy="1998063"/>
                    </a:xfrm>
                    <a:prstGeom prst="rect">
                      <a:avLst/>
                    </a:prstGeom>
                  </pic:spPr>
                </pic:pic>
              </a:graphicData>
            </a:graphic>
          </wp:inline>
        </w:drawing>
      </w:r>
    </w:p>
    <w:p w14:paraId="4EB260AB" w14:textId="1598E6E8" w:rsidR="00B21DA3" w:rsidRDefault="00B21DA3" w:rsidP="00B21DA3">
      <w:pPr>
        <w:pStyle w:val="Heading2"/>
      </w:pPr>
      <w:r w:rsidRPr="001C73F2">
        <w:rPr>
          <w:color w:val="FF0000"/>
        </w:rPr>
        <w:t>Tab 5:</w:t>
      </w:r>
      <w:r>
        <w:t xml:space="preserve"> </w:t>
      </w:r>
      <w:bookmarkStart w:id="4" w:name="_Toc235692284"/>
      <w:bookmarkStart w:id="5" w:name="_Toc299214927"/>
      <w:r w:rsidR="00362E65">
        <w:t>Unit Goals</w:t>
      </w:r>
      <w:r w:rsidR="00362E65" w:rsidRPr="00362E65">
        <w:t xml:space="preserve"> </w:t>
      </w:r>
      <w:bookmarkEnd w:id="4"/>
      <w:bookmarkEnd w:id="5"/>
    </w:p>
    <w:p w14:paraId="72882376" w14:textId="0DA5B5FF" w:rsidR="00FF4064" w:rsidRPr="00F944E5" w:rsidRDefault="00362E65" w:rsidP="0092087F">
      <w:pPr>
        <w:rPr>
          <w:i/>
          <w:iCs/>
        </w:rPr>
      </w:pPr>
      <w:r w:rsidRPr="007B7886">
        <w:t xml:space="preserve">The tables below show goals for this unit in two forms. </w:t>
      </w:r>
      <w:r w:rsidR="00FF4064">
        <w:t xml:space="preserve">A table showing specific target performances for each activity is followed by a list of the </w:t>
      </w:r>
      <w:r w:rsidR="00FF4064">
        <w:rPr>
          <w:i/>
          <w:iCs/>
        </w:rPr>
        <w:t xml:space="preserve">Next Generation Science Standards (NGSS) </w:t>
      </w:r>
      <w:r w:rsidR="00FF4064" w:rsidRPr="00F944E5">
        <w:t>addressed by this unit.</w:t>
      </w:r>
    </w:p>
    <w:p w14:paraId="66213132" w14:textId="4228D0E8" w:rsidR="00B21DA3" w:rsidRDefault="0092087F" w:rsidP="0092087F">
      <w:pPr>
        <w:pStyle w:val="Heading3"/>
      </w:pPr>
      <w:r>
        <w:t xml:space="preserve">Target Performances for Each Activity </w:t>
      </w:r>
      <w:r>
        <w:rPr>
          <w:color w:val="FF0000"/>
        </w:rPr>
        <w:t>[accordion]</w:t>
      </w:r>
    </w:p>
    <w:p w14:paraId="2AAF985D" w14:textId="11C7A0EB" w:rsidR="0092087F" w:rsidRDefault="00A718ED" w:rsidP="0092087F">
      <w:pPr>
        <w:pStyle w:val="standard"/>
      </w:pPr>
      <w:r>
        <w:rPr>
          <w:noProof/>
          <w:color w:val="FF0000"/>
        </w:rPr>
        <mc:AlternateContent>
          <mc:Choice Requires="wps">
            <w:drawing>
              <wp:anchor distT="0" distB="0" distL="114300" distR="114300" simplePos="0" relativeHeight="251678720" behindDoc="0" locked="0" layoutInCell="1" allowOverlap="1" wp14:anchorId="46BEE7D3" wp14:editId="562BF100">
                <wp:simplePos x="0" y="0"/>
                <wp:positionH relativeFrom="column">
                  <wp:posOffset>4775200</wp:posOffset>
                </wp:positionH>
                <wp:positionV relativeFrom="paragraph">
                  <wp:posOffset>88265</wp:posOffset>
                </wp:positionV>
                <wp:extent cx="1147445" cy="602615"/>
                <wp:effectExtent l="0" t="0" r="8255" b="6985"/>
                <wp:wrapSquare wrapText="bothSides"/>
                <wp:docPr id="10" name="Text Box 10"/>
                <wp:cNvGraphicFramePr/>
                <a:graphic xmlns:a="http://schemas.openxmlformats.org/drawingml/2006/main">
                  <a:graphicData uri="http://schemas.microsoft.com/office/word/2010/wordprocessingShape">
                    <wps:wsp>
                      <wps:cNvSpPr txBox="1"/>
                      <wps:spPr>
                        <a:xfrm>
                          <a:off x="0" y="0"/>
                          <a:ext cx="1147445" cy="602615"/>
                        </a:xfrm>
                        <a:prstGeom prst="rect">
                          <a:avLst/>
                        </a:prstGeom>
                        <a:solidFill>
                          <a:schemeClr val="lt1"/>
                        </a:solidFill>
                        <a:ln w="6350">
                          <a:solidFill>
                            <a:prstClr val="black"/>
                          </a:solidFill>
                        </a:ln>
                      </wps:spPr>
                      <wps:txbx>
                        <w:txbxContent>
                          <w:p w14:paraId="56C8D9CF" w14:textId="77777777" w:rsidR="00514E0C" w:rsidRDefault="00514E0C" w:rsidP="00A718ED">
                            <w:r>
                              <w:t>Download PDF of Unit Target Performances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EE7D3" id="Text Box 10" o:spid="_x0000_s1029" type="#_x0000_t202" style="position:absolute;left:0;text-align:left;margin-left:376pt;margin-top:6.95pt;width:90.35pt;height:47.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" fillcolor="white [3201]" strokeweight=".5pt">
                <v:textbox>
                  <w:txbxContent>
                    <w:p w14:paraId="56C8D9CF" w14:textId="77777777" w:rsidR="00514E0C" w:rsidRDefault="00514E0C" w:rsidP="00A718ED">
                      <w:r>
                        <w:t>Download PDF of Unit Target Performances</w:t>
                      </w:r>
                    </w:p>
                  </w:txbxContent>
                </v:textbox>
                <w10:wrap type="square"/>
              </v:shape>
            </w:pict>
          </mc:Fallback>
        </mc:AlternateContent>
      </w:r>
      <w:r w:rsidR="0092087F">
        <w:t xml:space="preserve">All </w:t>
      </w:r>
      <w:r w:rsidR="0092087F">
        <w:rPr>
          <w:i/>
        </w:rPr>
        <w:t xml:space="preserve">Carbon TIME units </w:t>
      </w:r>
      <w:r w:rsidR="0092087F">
        <w:t xml:space="preserve">are organized around a common purpose: </w:t>
      </w:r>
      <w:r w:rsidR="0092087F">
        <w:rPr>
          <w:i/>
        </w:rPr>
        <w:t>assessing and scaffolding students’ three-dimensional engagement with phenomena.</w:t>
      </w:r>
      <w:r w:rsidR="0092087F">
        <w:t xml:space="preserve"> Every </w:t>
      </w:r>
      <w:r w:rsidR="0092087F">
        <w:rPr>
          <w:i/>
        </w:rPr>
        <w:t xml:space="preserve">Carbon TIME </w:t>
      </w:r>
      <w:r w:rsidR="0092087F">
        <w:t xml:space="preserve">activity has its specific expectation for students’ three-dimensional engagement with phenomena, what we call its </w:t>
      </w:r>
      <w:r w:rsidR="0092087F">
        <w:rPr>
          <w:b/>
        </w:rPr>
        <w:t>target performance</w:t>
      </w:r>
      <w:r w:rsidR="0092087F">
        <w:t>. Each activity also includes tools and strategies that teachers can use to asses and scaffold the target performance in rigorous and responsive ways.</w:t>
      </w:r>
    </w:p>
    <w:p w14:paraId="79C9CB74" w14:textId="37D84893" w:rsidR="0092087F" w:rsidRPr="008B5602" w:rsidRDefault="0092087F" w:rsidP="001D3D63">
      <w:pPr>
        <w:pStyle w:val="standard"/>
      </w:pPr>
      <w:r>
        <w:t xml:space="preserve">The target performances for each activity in the </w:t>
      </w:r>
      <w:r>
        <w:rPr>
          <w:i/>
        </w:rPr>
        <w:t>Systems and Scale</w:t>
      </w:r>
      <w:r>
        <w:t xml:space="preserve"> unit are listed in the table below.</w:t>
      </w:r>
      <w:r w:rsidR="00890FC7" w:rsidRPr="009C2D85" w:rsidDel="00890FC7">
        <w:t xml:space="preserve"> </w:t>
      </w:r>
    </w:p>
    <w:tbl>
      <w:tblPr>
        <w:tblStyle w:val="TableGrid"/>
        <w:tblW w:w="0" w:type="auto"/>
        <w:tblLook w:val="04A0" w:firstRow="1" w:lastRow="0" w:firstColumn="1" w:lastColumn="0" w:noHBand="0" w:noVBand="1"/>
      </w:tblPr>
      <w:tblGrid>
        <w:gridCol w:w="3993"/>
        <w:gridCol w:w="5357"/>
      </w:tblGrid>
      <w:tr w:rsidR="0092087F" w:rsidRPr="00CA53BB" w14:paraId="64236B4D" w14:textId="77777777" w:rsidTr="0092087F">
        <w:trPr>
          <w:tblHeader/>
        </w:trPr>
        <w:tc>
          <w:tcPr>
            <w:tcW w:w="3993" w:type="dxa"/>
          </w:tcPr>
          <w:p w14:paraId="4D8F18CD" w14:textId="77777777" w:rsidR="0092087F" w:rsidRPr="00CA53BB" w:rsidRDefault="0092087F" w:rsidP="001D3D63">
            <w:pPr>
              <w:pStyle w:val="standard"/>
              <w:rPr>
                <w:sz w:val="24"/>
              </w:rPr>
            </w:pPr>
            <w:r>
              <w:rPr>
                <w:sz w:val="24"/>
              </w:rPr>
              <w:t>Activity</w:t>
            </w:r>
          </w:p>
        </w:tc>
        <w:tc>
          <w:tcPr>
            <w:tcW w:w="5357" w:type="dxa"/>
          </w:tcPr>
          <w:p w14:paraId="05B74D76" w14:textId="77777777" w:rsidR="0092087F" w:rsidRPr="00CA53BB" w:rsidRDefault="0092087F" w:rsidP="0092087F">
            <w:pPr>
              <w:pStyle w:val="Heading2"/>
              <w:spacing w:beforeLines="40" w:before="96" w:afterLines="40" w:after="96"/>
              <w:jc w:val="center"/>
              <w:outlineLvl w:val="1"/>
              <w:rPr>
                <w:sz w:val="24"/>
                <w:szCs w:val="24"/>
              </w:rPr>
            </w:pPr>
            <w:r>
              <w:rPr>
                <w:sz w:val="24"/>
                <w:szCs w:val="24"/>
              </w:rPr>
              <w:t>Target Performance</w:t>
            </w:r>
          </w:p>
        </w:tc>
      </w:tr>
      <w:tr w:rsidR="0092087F" w:rsidRPr="00CA53BB" w14:paraId="2F4557AE" w14:textId="77777777" w:rsidTr="0092087F">
        <w:tc>
          <w:tcPr>
            <w:tcW w:w="9350" w:type="dxa"/>
            <w:gridSpan w:val="2"/>
            <w:shd w:val="clear" w:color="auto" w:fill="D9D9D9" w:themeFill="background1" w:themeFillShade="D9"/>
          </w:tcPr>
          <w:p w14:paraId="3DD85518" w14:textId="3275017B" w:rsidR="0092087F" w:rsidRPr="004B35EA" w:rsidRDefault="0092087F" w:rsidP="0092087F">
            <w:pPr>
              <w:pStyle w:val="Heading2"/>
              <w:spacing w:beforeLines="40" w:before="96" w:afterLines="40" w:after="96"/>
              <w:jc w:val="center"/>
              <w:outlineLvl w:val="1"/>
              <w:rPr>
                <w:b w:val="0"/>
                <w:sz w:val="22"/>
              </w:rPr>
            </w:pPr>
            <w:r w:rsidRPr="004B35EA">
              <w:rPr>
                <w:b w:val="0"/>
                <w:sz w:val="22"/>
              </w:rPr>
              <w:t xml:space="preserve">Lesson 1 – Pretest and </w:t>
            </w:r>
            <w:r w:rsidR="00DB524C">
              <w:rPr>
                <w:b w:val="0"/>
                <w:sz w:val="22"/>
              </w:rPr>
              <w:t>Expressing Ideas and Questions</w:t>
            </w:r>
            <w:r w:rsidRPr="004B35EA">
              <w:rPr>
                <w:b w:val="0"/>
                <w:sz w:val="22"/>
              </w:rPr>
              <w:t xml:space="preserve"> (students as questioners)</w:t>
            </w:r>
          </w:p>
        </w:tc>
      </w:tr>
      <w:tr w:rsidR="0092087F" w:rsidRPr="00CA53BB" w14:paraId="3411D08C" w14:textId="77777777" w:rsidTr="0092087F">
        <w:tc>
          <w:tcPr>
            <w:tcW w:w="3993" w:type="dxa"/>
          </w:tcPr>
          <w:p w14:paraId="12417F83" w14:textId="77777777" w:rsidR="0092087F" w:rsidRPr="00CA53BB" w:rsidRDefault="0092087F" w:rsidP="0092087F">
            <w:pPr>
              <w:spacing w:beforeLines="40" w:before="96" w:afterLines="40" w:after="96"/>
            </w:pPr>
            <w:r w:rsidRPr="00CA53BB">
              <w:t>Activity 1.1: Systems and Scale Unit Pretest</w:t>
            </w:r>
          </w:p>
        </w:tc>
        <w:tc>
          <w:tcPr>
            <w:tcW w:w="5357" w:type="dxa"/>
          </w:tcPr>
          <w:p w14:paraId="75C57B22" w14:textId="77777777" w:rsidR="0092087F" w:rsidRPr="00CA53BB" w:rsidRDefault="0092087F" w:rsidP="0092087F">
            <w:pPr>
              <w:spacing w:beforeLines="40" w:before="96" w:afterLines="40" w:after="96"/>
            </w:pPr>
            <w:r>
              <w:t xml:space="preserve">Students show their initial proficiencies for the overall unit goal: Questioning, investigating, and explaining how matter and energy changed during combustion of organic materials. </w:t>
            </w:r>
          </w:p>
        </w:tc>
      </w:tr>
      <w:tr w:rsidR="0092087F" w:rsidRPr="00CA53BB" w14:paraId="5A831398" w14:textId="77777777" w:rsidTr="0092087F">
        <w:tc>
          <w:tcPr>
            <w:tcW w:w="3993" w:type="dxa"/>
          </w:tcPr>
          <w:p w14:paraId="2A7A54D1" w14:textId="4DC6A8AB" w:rsidR="0092087F" w:rsidRPr="00CA53BB" w:rsidRDefault="0092087F" w:rsidP="0092087F">
            <w:pPr>
              <w:spacing w:beforeLines="40" w:before="96" w:afterLines="40" w:after="96"/>
            </w:pPr>
            <w:r w:rsidRPr="00CA53BB">
              <w:t xml:space="preserve">Activity 1.2: </w:t>
            </w:r>
            <w:r w:rsidR="00DB524C">
              <w:t>Expressing Ideas and Questions</w:t>
            </w:r>
            <w:r w:rsidRPr="00CA53BB">
              <w:t xml:space="preserve"> about Ethanol Burning (40 min)</w:t>
            </w:r>
          </w:p>
        </w:tc>
        <w:tc>
          <w:tcPr>
            <w:tcW w:w="5357" w:type="dxa"/>
          </w:tcPr>
          <w:p w14:paraId="3214941E" w14:textId="77777777" w:rsidR="0092087F" w:rsidRPr="004B35EA" w:rsidRDefault="0092087F" w:rsidP="0092087F">
            <w:pPr>
              <w:spacing w:beforeLines="40" w:before="96" w:afterLines="40" w:after="96"/>
              <w:rPr>
                <w:i/>
              </w:rPr>
            </w:pPr>
            <w:r>
              <w:t>Students ask and record specific questions about changes in matter and energy in response to the unit driving question: What happens when ethanol burns?</w:t>
            </w:r>
          </w:p>
        </w:tc>
      </w:tr>
      <w:tr w:rsidR="0092087F" w:rsidRPr="00CA53BB" w14:paraId="47722F9B" w14:textId="77777777" w:rsidTr="0092087F">
        <w:tc>
          <w:tcPr>
            <w:tcW w:w="9350" w:type="dxa"/>
            <w:gridSpan w:val="2"/>
            <w:shd w:val="clear" w:color="auto" w:fill="D9D9D9" w:themeFill="background1" w:themeFillShade="D9"/>
          </w:tcPr>
          <w:p w14:paraId="7193A01B" w14:textId="77777777" w:rsidR="0092087F" w:rsidRPr="004B35EA" w:rsidRDefault="0092087F" w:rsidP="0092087F">
            <w:pPr>
              <w:pStyle w:val="Heading2"/>
              <w:spacing w:beforeLines="40" w:before="96" w:afterLines="40" w:after="96"/>
              <w:jc w:val="center"/>
              <w:outlineLvl w:val="1"/>
              <w:rPr>
                <w:b w:val="0"/>
                <w:sz w:val="22"/>
              </w:rPr>
            </w:pPr>
            <w:r w:rsidRPr="004B35EA">
              <w:rPr>
                <w:b w:val="0"/>
                <w:sz w:val="22"/>
              </w:rPr>
              <w:t>Lesson 2 – Foundations: Powers of Ten and Investigation Tools (students developing foundational knowledge and practice)</w:t>
            </w:r>
          </w:p>
        </w:tc>
      </w:tr>
      <w:tr w:rsidR="0092087F" w:rsidRPr="00CA53BB" w14:paraId="64D8E348" w14:textId="77777777" w:rsidTr="0092087F">
        <w:tc>
          <w:tcPr>
            <w:tcW w:w="3993" w:type="dxa"/>
          </w:tcPr>
          <w:p w14:paraId="02993AA2" w14:textId="77777777" w:rsidR="0092087F" w:rsidRPr="00CA53BB" w:rsidRDefault="0092087F" w:rsidP="0092087F">
            <w:pPr>
              <w:tabs>
                <w:tab w:val="left" w:pos="720"/>
              </w:tabs>
              <w:spacing w:beforeLines="40" w:before="96" w:afterLines="40" w:after="96"/>
            </w:pPr>
            <w:r w:rsidRPr="00CA53BB">
              <w:t>Activity 2.1: Powers of Ten Video and Discussion (30 min)</w:t>
            </w:r>
          </w:p>
        </w:tc>
        <w:tc>
          <w:tcPr>
            <w:tcW w:w="5357" w:type="dxa"/>
          </w:tcPr>
          <w:p w14:paraId="4B6B0CDA" w14:textId="77777777" w:rsidR="0092087F" w:rsidRPr="00CA53BB" w:rsidRDefault="0092087F" w:rsidP="0092087F">
            <w:pPr>
              <w:tabs>
                <w:tab w:val="left" w:pos="720"/>
              </w:tabs>
              <w:spacing w:beforeLines="40" w:before="96" w:afterLines="40" w:after="96"/>
            </w:pPr>
            <w:r>
              <w:t>Students discuss how all systems can be analyzed by “zooming in” and “zooming out” through a hierarchy of systems at different scales.</w:t>
            </w:r>
          </w:p>
        </w:tc>
      </w:tr>
      <w:tr w:rsidR="0092087F" w:rsidRPr="00CA53BB" w14:paraId="46060B71" w14:textId="77777777" w:rsidTr="0092087F">
        <w:tc>
          <w:tcPr>
            <w:tcW w:w="3993" w:type="dxa"/>
          </w:tcPr>
          <w:p w14:paraId="6F943B10" w14:textId="77777777" w:rsidR="0092087F" w:rsidRPr="00CA53BB" w:rsidRDefault="0092087F" w:rsidP="0092087F">
            <w:pPr>
              <w:tabs>
                <w:tab w:val="left" w:pos="720"/>
              </w:tabs>
              <w:spacing w:beforeLines="40" w:before="96" w:afterLines="40" w:after="96"/>
            </w:pPr>
            <w:r w:rsidRPr="00CA53BB">
              <w:t>(Optional) Activity 2.2: From Big to Small (30 min)</w:t>
            </w:r>
          </w:p>
        </w:tc>
        <w:tc>
          <w:tcPr>
            <w:tcW w:w="5357" w:type="dxa"/>
          </w:tcPr>
          <w:p w14:paraId="24AAC2F6" w14:textId="77777777" w:rsidR="0092087F" w:rsidRPr="00CA53BB" w:rsidRDefault="0092087F" w:rsidP="0092087F">
            <w:pPr>
              <w:tabs>
                <w:tab w:val="left" w:pos="720"/>
              </w:tabs>
              <w:spacing w:beforeLines="40" w:before="96" w:afterLines="40" w:after="96"/>
            </w:pPr>
            <w:r>
              <w:t xml:space="preserve">Students organize images to “zoom in” and “zoom out” of six different systems at four different scales: </w:t>
            </w:r>
            <w:r>
              <w:lastRenderedPageBreak/>
              <w:t>atomic-molecular, microscopic, macroscopic, and large scales.</w:t>
            </w:r>
          </w:p>
        </w:tc>
      </w:tr>
      <w:tr w:rsidR="0092087F" w:rsidRPr="00CA53BB" w14:paraId="172EB385" w14:textId="77777777" w:rsidTr="0092087F">
        <w:tc>
          <w:tcPr>
            <w:tcW w:w="3993" w:type="dxa"/>
          </w:tcPr>
          <w:p w14:paraId="70F1D11A" w14:textId="77777777" w:rsidR="0092087F" w:rsidRPr="00CA53BB" w:rsidRDefault="0092087F" w:rsidP="0092087F">
            <w:pPr>
              <w:tabs>
                <w:tab w:val="left" w:pos="720"/>
              </w:tabs>
              <w:spacing w:beforeLines="40" w:before="96" w:afterLines="40" w:after="96"/>
            </w:pPr>
            <w:r w:rsidRPr="00CA53BB">
              <w:lastRenderedPageBreak/>
              <w:t>Activity 2.3: Zooming into Air (30 min)</w:t>
            </w:r>
          </w:p>
        </w:tc>
        <w:tc>
          <w:tcPr>
            <w:tcW w:w="5357" w:type="dxa"/>
          </w:tcPr>
          <w:p w14:paraId="07EFD799" w14:textId="77777777" w:rsidR="0092087F" w:rsidRPr="00CA53BB" w:rsidRDefault="0092087F" w:rsidP="0092087F">
            <w:pPr>
              <w:tabs>
                <w:tab w:val="left" w:pos="720"/>
              </w:tabs>
              <w:spacing w:beforeLines="40" w:before="96" w:afterLines="40" w:after="96"/>
            </w:pPr>
            <w:r>
              <w:t>Students describe air at atomic-molecular, microscopic, macroscopic, and large scales, identifying specific molecules in air.</w:t>
            </w:r>
          </w:p>
        </w:tc>
      </w:tr>
      <w:tr w:rsidR="0092087F" w:rsidRPr="00CA53BB" w14:paraId="0963E8DB" w14:textId="77777777" w:rsidTr="0092087F">
        <w:tc>
          <w:tcPr>
            <w:tcW w:w="3993" w:type="dxa"/>
          </w:tcPr>
          <w:p w14:paraId="75A9ABDC" w14:textId="77777777" w:rsidR="0092087F" w:rsidRPr="00CA53BB" w:rsidRDefault="0092087F" w:rsidP="0092087F">
            <w:pPr>
              <w:tabs>
                <w:tab w:val="left" w:pos="720"/>
              </w:tabs>
              <w:spacing w:beforeLines="40" w:before="96" w:afterLines="40" w:after="96"/>
            </w:pPr>
            <w:r w:rsidRPr="00CA53BB">
              <w:t>Activity 2.4: Atoms and Molecules Quiz and Discussion (30 min)</w:t>
            </w:r>
          </w:p>
        </w:tc>
        <w:tc>
          <w:tcPr>
            <w:tcW w:w="5357" w:type="dxa"/>
          </w:tcPr>
          <w:p w14:paraId="0933201F" w14:textId="77777777" w:rsidR="0092087F" w:rsidRPr="00CA53BB" w:rsidRDefault="0092087F" w:rsidP="0092087F">
            <w:pPr>
              <w:tabs>
                <w:tab w:val="left" w:pos="720"/>
              </w:tabs>
              <w:spacing w:beforeLines="40" w:before="96" w:afterLines="40" w:after="96"/>
            </w:pPr>
            <w:r>
              <w:t>Students apply the principle of matter conservation to atoms and molecules in different phenomena.</w:t>
            </w:r>
          </w:p>
        </w:tc>
      </w:tr>
      <w:tr w:rsidR="0092087F" w:rsidRPr="00CA53BB" w14:paraId="4409544E" w14:textId="77777777" w:rsidTr="0092087F">
        <w:tc>
          <w:tcPr>
            <w:tcW w:w="3993" w:type="dxa"/>
          </w:tcPr>
          <w:p w14:paraId="58E8D7BF" w14:textId="77777777" w:rsidR="0092087F" w:rsidRPr="00CA53BB" w:rsidRDefault="0092087F" w:rsidP="0092087F">
            <w:pPr>
              <w:tabs>
                <w:tab w:val="left" w:pos="720"/>
              </w:tabs>
              <w:spacing w:beforeLines="40" w:before="96" w:afterLines="40" w:after="96"/>
            </w:pPr>
            <w:r w:rsidRPr="00CA53BB">
              <w:t>Activity 2.5: Using a Digital Balance and BTB (30 min)</w:t>
            </w:r>
          </w:p>
        </w:tc>
        <w:tc>
          <w:tcPr>
            <w:tcW w:w="5357" w:type="dxa"/>
          </w:tcPr>
          <w:p w14:paraId="77A9B172" w14:textId="77777777" w:rsidR="0092087F" w:rsidRPr="00CA53BB" w:rsidRDefault="0092087F" w:rsidP="0092087F">
            <w:pPr>
              <w:tabs>
                <w:tab w:val="left" w:pos="720"/>
              </w:tabs>
              <w:spacing w:beforeLines="40" w:before="96" w:afterLines="40" w:after="96"/>
            </w:pPr>
            <w:r>
              <w:t>Students (a) practice using two key tools for investigation—digital balances and BTB—with accuracy and precision and (b) describe how they can use these tools to detect matter movement and matter change.</w:t>
            </w:r>
          </w:p>
        </w:tc>
      </w:tr>
      <w:tr w:rsidR="0092087F" w:rsidRPr="00CA53BB" w14:paraId="125A9FD1" w14:textId="77777777" w:rsidTr="0092087F">
        <w:tc>
          <w:tcPr>
            <w:tcW w:w="9350" w:type="dxa"/>
            <w:gridSpan w:val="2"/>
            <w:shd w:val="clear" w:color="auto" w:fill="D9D9D9" w:themeFill="background1" w:themeFillShade="D9"/>
          </w:tcPr>
          <w:p w14:paraId="34F411C6" w14:textId="77777777" w:rsidR="0092087F" w:rsidRPr="004B35EA" w:rsidRDefault="0092087F" w:rsidP="0092087F">
            <w:pPr>
              <w:pStyle w:val="Heading2"/>
              <w:spacing w:beforeLines="40" w:before="96" w:afterLines="40" w:after="96"/>
              <w:jc w:val="center"/>
              <w:outlineLvl w:val="1"/>
              <w:rPr>
                <w:b w:val="0"/>
                <w:sz w:val="22"/>
              </w:rPr>
            </w:pPr>
            <w:r w:rsidRPr="004B35EA">
              <w:rPr>
                <w:b w:val="0"/>
                <w:sz w:val="22"/>
              </w:rPr>
              <w:t>(Optional) Lesson 3 – Investigating and Explaining Soda Water Fizzing (students as investigators and explainers)</w:t>
            </w:r>
          </w:p>
        </w:tc>
      </w:tr>
      <w:tr w:rsidR="0092087F" w:rsidRPr="00CA53BB" w14:paraId="5F905E25" w14:textId="77777777" w:rsidTr="0092087F">
        <w:tc>
          <w:tcPr>
            <w:tcW w:w="3993" w:type="dxa"/>
          </w:tcPr>
          <w:p w14:paraId="39B1C1F5" w14:textId="77777777" w:rsidR="0092087F" w:rsidRPr="00CA53BB" w:rsidRDefault="0092087F" w:rsidP="0092087F">
            <w:pPr>
              <w:spacing w:beforeLines="40" w:before="96" w:afterLines="40" w:after="96"/>
              <w:rPr>
                <w:b/>
              </w:rPr>
            </w:pPr>
            <w:r w:rsidRPr="00CA53BB">
              <w:t>Activity 3.1: Predictions about Soda Water Fizzing (20 min)</w:t>
            </w:r>
          </w:p>
        </w:tc>
        <w:tc>
          <w:tcPr>
            <w:tcW w:w="5357" w:type="dxa"/>
          </w:tcPr>
          <w:p w14:paraId="736AB436" w14:textId="77777777" w:rsidR="0092087F" w:rsidRPr="00CA53BB" w:rsidRDefault="0092087F" w:rsidP="0092087F">
            <w:pPr>
              <w:spacing w:beforeLines="40" w:before="96" w:afterLines="40" w:after="96"/>
            </w:pPr>
            <w:r>
              <w:t>Students develop hypotheses about how matter moves and changes when soda water loses its fizz and make predictions about how they can use their investigation tools—digital balances and BTB—to detect movements and changes in matter.</w:t>
            </w:r>
          </w:p>
        </w:tc>
      </w:tr>
      <w:tr w:rsidR="0092087F" w:rsidRPr="00CA53BB" w14:paraId="4F0C104C" w14:textId="77777777" w:rsidTr="0092087F">
        <w:tc>
          <w:tcPr>
            <w:tcW w:w="3993" w:type="dxa"/>
          </w:tcPr>
          <w:p w14:paraId="4078AC40" w14:textId="77777777" w:rsidR="0092087F" w:rsidRPr="00CA53BB" w:rsidRDefault="0092087F" w:rsidP="0092087F">
            <w:pPr>
              <w:spacing w:beforeLines="40" w:before="96" w:afterLines="40" w:after="96"/>
              <w:rPr>
                <w:b/>
              </w:rPr>
            </w:pPr>
            <w:r w:rsidRPr="00CA53BB">
              <w:t>Activity 3.2: Observing Soda Water Fizzing (30 min)</w:t>
            </w:r>
          </w:p>
        </w:tc>
        <w:tc>
          <w:tcPr>
            <w:tcW w:w="5357" w:type="dxa"/>
          </w:tcPr>
          <w:p w14:paraId="7074E1EC" w14:textId="77777777" w:rsidR="0092087F" w:rsidRPr="00CA53BB" w:rsidRDefault="0092087F" w:rsidP="0092087F">
            <w:pPr>
              <w:spacing w:beforeLines="40" w:before="96" w:afterLines="40" w:after="96"/>
            </w:pPr>
            <w:r>
              <w:t>Students record data about changes in mass and BTB when soda water fizzes and reach consensus about patterns in their data.</w:t>
            </w:r>
          </w:p>
        </w:tc>
      </w:tr>
      <w:tr w:rsidR="0092087F" w:rsidRPr="00CA53BB" w14:paraId="64372F62" w14:textId="77777777" w:rsidTr="0092087F">
        <w:tc>
          <w:tcPr>
            <w:tcW w:w="3993" w:type="dxa"/>
          </w:tcPr>
          <w:p w14:paraId="1CDA0D4D" w14:textId="77777777" w:rsidR="0092087F" w:rsidRPr="00CA53BB" w:rsidRDefault="0092087F" w:rsidP="0092087F">
            <w:pPr>
              <w:spacing w:beforeLines="40" w:before="96" w:afterLines="40" w:after="96"/>
              <w:rPr>
                <w:b/>
              </w:rPr>
            </w:pPr>
            <w:r w:rsidRPr="00CA53BB">
              <w:t>Activity 3.3: Evidence-Based Arguments about Soda Water Fizzing (45 min)</w:t>
            </w:r>
          </w:p>
        </w:tc>
        <w:tc>
          <w:tcPr>
            <w:tcW w:w="5357" w:type="dxa"/>
          </w:tcPr>
          <w:p w14:paraId="743D06B4" w14:textId="77777777" w:rsidR="0092087F" w:rsidRPr="00CA53BB" w:rsidRDefault="0092087F" w:rsidP="0092087F">
            <w:pPr>
              <w:spacing w:beforeLines="40" w:before="96" w:afterLines="40" w:after="96"/>
            </w:pPr>
            <w:r>
              <w:t>Students (a) use data from their investigations to develop evidence-based arguments about matter movements and matter changes when soda water fizzes, and (b) identify unanswered questions about matter movement and matter change that the data are insufficient to address.</w:t>
            </w:r>
          </w:p>
        </w:tc>
      </w:tr>
      <w:tr w:rsidR="0092087F" w:rsidRPr="00CA53BB" w14:paraId="69BEC08C" w14:textId="77777777" w:rsidTr="0092087F">
        <w:tc>
          <w:tcPr>
            <w:tcW w:w="3993" w:type="dxa"/>
          </w:tcPr>
          <w:p w14:paraId="3421B684" w14:textId="77777777" w:rsidR="0092087F" w:rsidRPr="00CA53BB" w:rsidRDefault="0092087F" w:rsidP="0092087F">
            <w:pPr>
              <w:spacing w:beforeLines="40" w:before="96" w:afterLines="40" w:after="96"/>
              <w:rPr>
                <w:b/>
              </w:rPr>
            </w:pPr>
            <w:r w:rsidRPr="00CA53BB">
              <w:t>Activity 3.4: Molecular Models for Soda Water Fizzing (45 min)</w:t>
            </w:r>
          </w:p>
        </w:tc>
        <w:tc>
          <w:tcPr>
            <w:tcW w:w="5357" w:type="dxa"/>
          </w:tcPr>
          <w:p w14:paraId="0C63BFB8" w14:textId="77777777" w:rsidR="0092087F" w:rsidRPr="00CA53BB" w:rsidRDefault="0092087F" w:rsidP="0092087F">
            <w:pPr>
              <w:spacing w:beforeLines="40" w:before="96" w:afterLines="40" w:after="96"/>
            </w:pPr>
            <w:r>
              <w:t>Students use molecular models to explain how carbon, oxygen, and hydrogen atoms are rearranged into new molecules during the decomposition of carbonic acid (the chemical change that happens when soda water fizzes).</w:t>
            </w:r>
          </w:p>
        </w:tc>
      </w:tr>
      <w:tr w:rsidR="0092087F" w:rsidRPr="00CA53BB" w14:paraId="402DB90F" w14:textId="77777777" w:rsidTr="0092087F">
        <w:tc>
          <w:tcPr>
            <w:tcW w:w="3993" w:type="dxa"/>
          </w:tcPr>
          <w:p w14:paraId="55ED985E" w14:textId="77777777" w:rsidR="0092087F" w:rsidRPr="00CA53BB" w:rsidRDefault="0092087F" w:rsidP="0092087F">
            <w:pPr>
              <w:spacing w:beforeLines="40" w:before="96" w:afterLines="40" w:after="96"/>
              <w:rPr>
                <w:b/>
              </w:rPr>
            </w:pPr>
            <w:r w:rsidRPr="00CA53BB">
              <w:t>Activity 3.5: Explaining Soda Water Fizzing (40 min)</w:t>
            </w:r>
          </w:p>
        </w:tc>
        <w:tc>
          <w:tcPr>
            <w:tcW w:w="5357" w:type="dxa"/>
          </w:tcPr>
          <w:p w14:paraId="16FB425D" w14:textId="77777777" w:rsidR="0092087F" w:rsidRPr="00CA53BB" w:rsidRDefault="0092087F" w:rsidP="0092087F">
            <w:pPr>
              <w:spacing w:beforeLines="40" w:before="96" w:afterLines="40" w:after="96"/>
            </w:pPr>
            <w:r>
              <w:t>Students explain how matter moves and changes when soda water loses its fizz (connecting macroscopic observations with atomic-molecular models and using the principle of conservation of matter).</w:t>
            </w:r>
          </w:p>
        </w:tc>
      </w:tr>
      <w:tr w:rsidR="0092087F" w:rsidRPr="00CA53BB" w14:paraId="5AC7F2EA" w14:textId="77777777" w:rsidTr="0092087F">
        <w:tc>
          <w:tcPr>
            <w:tcW w:w="9350" w:type="dxa"/>
            <w:gridSpan w:val="2"/>
            <w:shd w:val="clear" w:color="auto" w:fill="D9D9D9" w:themeFill="background1" w:themeFillShade="D9"/>
          </w:tcPr>
          <w:p w14:paraId="35215508" w14:textId="77777777" w:rsidR="0092087F" w:rsidRPr="004B35EA" w:rsidRDefault="0092087F" w:rsidP="0092087F">
            <w:pPr>
              <w:pStyle w:val="Heading2"/>
              <w:spacing w:beforeLines="40" w:before="96" w:afterLines="40" w:after="96"/>
              <w:jc w:val="center"/>
              <w:outlineLvl w:val="1"/>
              <w:rPr>
                <w:b w:val="0"/>
                <w:sz w:val="22"/>
              </w:rPr>
            </w:pPr>
            <w:r w:rsidRPr="004B35EA">
              <w:rPr>
                <w:b w:val="0"/>
                <w:sz w:val="22"/>
              </w:rPr>
              <w:lastRenderedPageBreak/>
              <w:t>Lesson 4 – Investigating and Explaining Ethanol Burning (students as explainers)</w:t>
            </w:r>
          </w:p>
        </w:tc>
      </w:tr>
      <w:tr w:rsidR="0092087F" w:rsidRPr="00CA53BB" w14:paraId="19D0B653" w14:textId="77777777" w:rsidTr="0092087F">
        <w:tc>
          <w:tcPr>
            <w:tcW w:w="3993" w:type="dxa"/>
          </w:tcPr>
          <w:p w14:paraId="43BEE123" w14:textId="77777777" w:rsidR="0092087F" w:rsidRPr="00CA53BB" w:rsidRDefault="0092087F" w:rsidP="0092087F">
            <w:pPr>
              <w:spacing w:beforeLines="40" w:before="96" w:afterLines="40" w:after="96"/>
            </w:pPr>
            <w:r w:rsidRPr="00CA53BB">
              <w:t>Activity 4.1: Predictions about Ethanol Burning (30 min)</w:t>
            </w:r>
          </w:p>
        </w:tc>
        <w:tc>
          <w:tcPr>
            <w:tcW w:w="5357" w:type="dxa"/>
          </w:tcPr>
          <w:p w14:paraId="0CCFC54C" w14:textId="1E0069C6" w:rsidR="0092087F" w:rsidRPr="00CA53BB" w:rsidRDefault="00C84D94" w:rsidP="0092087F">
            <w:pPr>
              <w:spacing w:beforeLines="40" w:before="96" w:afterLines="40" w:after="96"/>
            </w:pPr>
            <w:r w:rsidRPr="003D7670">
              <w:t xml:space="preserve">Students develop hypotheses about how matter moves and changes and how energy changes when </w:t>
            </w:r>
            <w:r w:rsidR="0092087F">
              <w:t>ethanol burns and make predictions about how they can use their investigation tools—digital balances and BTB—to detect movements and changes in matter.</w:t>
            </w:r>
          </w:p>
        </w:tc>
      </w:tr>
      <w:tr w:rsidR="0092087F" w:rsidRPr="00CA53BB" w14:paraId="5F573AA1" w14:textId="77777777" w:rsidTr="0092087F">
        <w:tc>
          <w:tcPr>
            <w:tcW w:w="3993" w:type="dxa"/>
          </w:tcPr>
          <w:p w14:paraId="76EF4D17" w14:textId="77777777" w:rsidR="0092087F" w:rsidRPr="00CA53BB" w:rsidRDefault="0092087F" w:rsidP="0092087F">
            <w:pPr>
              <w:spacing w:beforeLines="40" w:before="96" w:afterLines="40" w:after="96"/>
            </w:pPr>
            <w:r w:rsidRPr="00CA53BB">
              <w:t>Activity 4.2: Observing Ethanol Burning (30 min)</w:t>
            </w:r>
          </w:p>
        </w:tc>
        <w:tc>
          <w:tcPr>
            <w:tcW w:w="5357" w:type="dxa"/>
          </w:tcPr>
          <w:p w14:paraId="556D5B5F" w14:textId="77777777" w:rsidR="0092087F" w:rsidRPr="00CA53BB" w:rsidRDefault="0092087F" w:rsidP="0092087F">
            <w:pPr>
              <w:spacing w:beforeLines="40" w:before="96" w:afterLines="40" w:after="96"/>
            </w:pPr>
            <w:r>
              <w:t>Students record data about changes in mass and BTB when ethanol burns and reach consensus about patterns in their data.</w:t>
            </w:r>
          </w:p>
        </w:tc>
      </w:tr>
      <w:tr w:rsidR="0092087F" w:rsidRPr="00CA53BB" w14:paraId="71E63FF1" w14:textId="77777777" w:rsidTr="0092087F">
        <w:tc>
          <w:tcPr>
            <w:tcW w:w="3993" w:type="dxa"/>
          </w:tcPr>
          <w:p w14:paraId="30711AA4" w14:textId="77777777" w:rsidR="0092087F" w:rsidRPr="00CA53BB" w:rsidRDefault="0092087F" w:rsidP="0092087F">
            <w:pPr>
              <w:spacing w:beforeLines="40" w:before="96" w:afterLines="40" w:after="96"/>
            </w:pPr>
            <w:r w:rsidRPr="00CA53BB">
              <w:t>Activity 4.3: Evidence-Based Arguments about Ethanol Burning (50 min)</w:t>
            </w:r>
          </w:p>
        </w:tc>
        <w:tc>
          <w:tcPr>
            <w:tcW w:w="5357" w:type="dxa"/>
          </w:tcPr>
          <w:p w14:paraId="7E17CB7C" w14:textId="77777777" w:rsidR="0092087F" w:rsidRPr="00CA53BB" w:rsidRDefault="0092087F" w:rsidP="0092087F">
            <w:pPr>
              <w:spacing w:beforeLines="40" w:before="96" w:afterLines="40" w:after="96"/>
            </w:pPr>
            <w:r>
              <w:t>Students (a) use data from their investigations to develop evidence-based arguments about matter movements and matter changes when ethanol burns, and (b) identify unanswered questions about matter movement and matter change that the data are insufficient to address.</w:t>
            </w:r>
          </w:p>
        </w:tc>
      </w:tr>
      <w:tr w:rsidR="0092087F" w:rsidRPr="00CA53BB" w14:paraId="7478D9C5" w14:textId="77777777" w:rsidTr="0092087F">
        <w:tc>
          <w:tcPr>
            <w:tcW w:w="3993" w:type="dxa"/>
          </w:tcPr>
          <w:p w14:paraId="292FEFF9" w14:textId="77777777" w:rsidR="0092087F" w:rsidRPr="00CA53BB" w:rsidRDefault="0092087F" w:rsidP="0092087F">
            <w:pPr>
              <w:spacing w:beforeLines="40" w:before="96" w:afterLines="40" w:after="96"/>
            </w:pPr>
            <w:r w:rsidRPr="00CA53BB">
              <w:t>Activity 4.4: Molecular Models for Ethanol Burning (50 min)</w:t>
            </w:r>
          </w:p>
        </w:tc>
        <w:tc>
          <w:tcPr>
            <w:tcW w:w="5357" w:type="dxa"/>
          </w:tcPr>
          <w:p w14:paraId="2F15DAD5" w14:textId="77777777" w:rsidR="0092087F" w:rsidRPr="00CA53BB" w:rsidRDefault="0092087F" w:rsidP="0092087F">
            <w:pPr>
              <w:spacing w:beforeLines="40" w:before="96" w:afterLines="40" w:after="96"/>
            </w:pPr>
            <w:r>
              <w:t>Students use molecular models to explain how carbon, oxygen, and hydrogen atoms are rearranged into new molecules during the oxidation of ethanol (the chemical change that happens when ethanol burns).</w:t>
            </w:r>
          </w:p>
        </w:tc>
      </w:tr>
      <w:tr w:rsidR="0092087F" w:rsidRPr="00CA53BB" w14:paraId="70B18FE0" w14:textId="77777777" w:rsidTr="0092087F">
        <w:tc>
          <w:tcPr>
            <w:tcW w:w="3993" w:type="dxa"/>
          </w:tcPr>
          <w:p w14:paraId="5B4743D7" w14:textId="77777777" w:rsidR="0092087F" w:rsidRPr="00CA53BB" w:rsidRDefault="0092087F" w:rsidP="0092087F">
            <w:pPr>
              <w:spacing w:beforeLines="40" w:before="96" w:afterLines="40" w:after="96"/>
            </w:pPr>
            <w:r w:rsidRPr="00CA53BB">
              <w:t>Activity 4.5: Explaining Ethanol Burning (40 min)</w:t>
            </w:r>
          </w:p>
        </w:tc>
        <w:tc>
          <w:tcPr>
            <w:tcW w:w="5357" w:type="dxa"/>
          </w:tcPr>
          <w:p w14:paraId="580270E3" w14:textId="77777777" w:rsidR="0092087F" w:rsidRPr="00CA53BB" w:rsidRDefault="0092087F" w:rsidP="0092087F">
            <w:pPr>
              <w:spacing w:beforeLines="40" w:before="96" w:afterLines="40" w:after="96"/>
            </w:pPr>
            <w:r>
              <w:t>Students explain how matter moves and changes and how energy changes when ethanol burns (connecting macroscopic observations with atomic-molecular models and using the principles of conservation of matter and energy).</w:t>
            </w:r>
          </w:p>
        </w:tc>
      </w:tr>
      <w:tr w:rsidR="0092087F" w:rsidRPr="00CA53BB" w14:paraId="25458DE6" w14:textId="77777777" w:rsidTr="0092087F">
        <w:tc>
          <w:tcPr>
            <w:tcW w:w="9350" w:type="dxa"/>
            <w:gridSpan w:val="2"/>
            <w:shd w:val="clear" w:color="auto" w:fill="D9D9D9" w:themeFill="background1" w:themeFillShade="D9"/>
          </w:tcPr>
          <w:p w14:paraId="66E9754A" w14:textId="77777777" w:rsidR="0092087F" w:rsidRPr="004B35EA" w:rsidRDefault="0092087F" w:rsidP="0092087F">
            <w:pPr>
              <w:pStyle w:val="Heading2"/>
              <w:spacing w:beforeLines="40" w:before="96" w:afterLines="40" w:after="96"/>
              <w:jc w:val="center"/>
              <w:outlineLvl w:val="1"/>
              <w:rPr>
                <w:b w:val="0"/>
                <w:sz w:val="22"/>
              </w:rPr>
            </w:pPr>
            <w:r w:rsidRPr="004B35EA">
              <w:rPr>
                <w:b w:val="0"/>
                <w:sz w:val="22"/>
              </w:rPr>
              <w:t>Lesson 5 – Other Examples of Combustion (students as explainers)</w:t>
            </w:r>
          </w:p>
        </w:tc>
      </w:tr>
      <w:tr w:rsidR="0092087F" w:rsidRPr="00CA53BB" w14:paraId="10F1C888" w14:textId="77777777" w:rsidTr="0092087F">
        <w:tc>
          <w:tcPr>
            <w:tcW w:w="3993" w:type="dxa"/>
          </w:tcPr>
          <w:p w14:paraId="78616740" w14:textId="77777777" w:rsidR="0092087F" w:rsidRPr="00CA53BB" w:rsidRDefault="0092087F" w:rsidP="0092087F">
            <w:pPr>
              <w:spacing w:beforeLines="40" w:before="96" w:afterLines="40" w:after="96"/>
              <w:rPr>
                <w:b/>
              </w:rPr>
            </w:pPr>
            <w:r w:rsidRPr="00CA53BB">
              <w:t>(Optional) Activity 5.1: Molecular Models for Methane Burning (40 min)</w:t>
            </w:r>
          </w:p>
        </w:tc>
        <w:tc>
          <w:tcPr>
            <w:tcW w:w="5357" w:type="dxa"/>
          </w:tcPr>
          <w:p w14:paraId="4BC2F304" w14:textId="77777777" w:rsidR="0092087F" w:rsidRPr="00CA53BB" w:rsidRDefault="0092087F" w:rsidP="0092087F">
            <w:pPr>
              <w:spacing w:beforeLines="40" w:before="96" w:afterLines="40" w:after="96"/>
            </w:pPr>
            <w:r>
              <w:t>Students use molecular models to explain how carbon, oxygen, and hydrogen atoms are rearranged into new molecules during the oxidation of methane (the chemical change that happens when methane burns).</w:t>
            </w:r>
          </w:p>
        </w:tc>
      </w:tr>
      <w:tr w:rsidR="0092087F" w:rsidRPr="00CA53BB" w14:paraId="06E4FD98" w14:textId="77777777" w:rsidTr="0092087F">
        <w:tc>
          <w:tcPr>
            <w:tcW w:w="3993" w:type="dxa"/>
          </w:tcPr>
          <w:p w14:paraId="26A6C859" w14:textId="77777777" w:rsidR="0092087F" w:rsidRPr="00CA53BB" w:rsidRDefault="0092087F" w:rsidP="0092087F">
            <w:pPr>
              <w:spacing w:beforeLines="40" w:before="96" w:afterLines="40" w:after="96"/>
              <w:rPr>
                <w:b/>
              </w:rPr>
            </w:pPr>
            <w:r w:rsidRPr="00CA53BB">
              <w:t>(Optional) Activity 5.2: Explaining Methane Burning (40 min)</w:t>
            </w:r>
          </w:p>
        </w:tc>
        <w:tc>
          <w:tcPr>
            <w:tcW w:w="5357" w:type="dxa"/>
          </w:tcPr>
          <w:p w14:paraId="6760C7FC" w14:textId="77777777" w:rsidR="0092087F" w:rsidRPr="00CA53BB" w:rsidRDefault="0092087F" w:rsidP="0092087F">
            <w:pPr>
              <w:spacing w:beforeLines="40" w:before="96" w:afterLines="40" w:after="96"/>
            </w:pPr>
            <w:r>
              <w:t>Students explain how matter moves and changes and how energy changes when methane burns (connecting macroscopic observations with atomic-molecular models and using the principles of conservation of matter and energy).</w:t>
            </w:r>
          </w:p>
        </w:tc>
      </w:tr>
      <w:tr w:rsidR="0092087F" w:rsidRPr="00CA53BB" w14:paraId="2128C6EB" w14:textId="77777777" w:rsidTr="0092087F">
        <w:tc>
          <w:tcPr>
            <w:tcW w:w="3993" w:type="dxa"/>
          </w:tcPr>
          <w:p w14:paraId="19E16B0A" w14:textId="77777777" w:rsidR="0092087F" w:rsidRPr="00CA53BB" w:rsidRDefault="0092087F" w:rsidP="0092087F">
            <w:pPr>
              <w:spacing w:beforeLines="40" w:before="96" w:afterLines="40" w:after="96"/>
              <w:rPr>
                <w:b/>
              </w:rPr>
            </w:pPr>
            <w:r w:rsidRPr="00CA53BB">
              <w:t>Activity 5.3: Preparing for Future Units: Organic vs. Inorganic (40 min)</w:t>
            </w:r>
          </w:p>
        </w:tc>
        <w:tc>
          <w:tcPr>
            <w:tcW w:w="5357" w:type="dxa"/>
          </w:tcPr>
          <w:p w14:paraId="77D428A9" w14:textId="77777777" w:rsidR="0092087F" w:rsidRPr="00CA53BB" w:rsidRDefault="0092087F" w:rsidP="0092087F">
            <w:pPr>
              <w:spacing w:beforeLines="40" w:before="96" w:afterLines="40" w:after="96"/>
            </w:pPr>
            <w:r>
              <w:t xml:space="preserve">Students distinguish between organic and inorganic materials on the basis of both their functions (organic materials include foods, fuels, and the bodies of living things) and the chemical structure of </w:t>
            </w:r>
            <w:r>
              <w:lastRenderedPageBreak/>
              <w:t>their molecules (organic materials contain high-energy C-C and C-H bonds).</w:t>
            </w:r>
          </w:p>
        </w:tc>
      </w:tr>
      <w:tr w:rsidR="0092087F" w:rsidRPr="00CA53BB" w14:paraId="72A3FF83" w14:textId="77777777" w:rsidTr="0092087F">
        <w:tc>
          <w:tcPr>
            <w:tcW w:w="3993" w:type="dxa"/>
          </w:tcPr>
          <w:p w14:paraId="3463F206" w14:textId="77777777" w:rsidR="0092087F" w:rsidRPr="00CA53BB" w:rsidRDefault="0092087F" w:rsidP="0092087F">
            <w:pPr>
              <w:spacing w:beforeLines="40" w:before="96" w:afterLines="40" w:after="96"/>
              <w:rPr>
                <w:b/>
              </w:rPr>
            </w:pPr>
            <w:r w:rsidRPr="00CA53BB">
              <w:lastRenderedPageBreak/>
              <w:t>Activity 5.4: Explaining Other Examples of Combustion (50 min)</w:t>
            </w:r>
          </w:p>
        </w:tc>
        <w:tc>
          <w:tcPr>
            <w:tcW w:w="5357" w:type="dxa"/>
          </w:tcPr>
          <w:p w14:paraId="7948A30C" w14:textId="77777777" w:rsidR="0092087F" w:rsidRPr="00CA53BB" w:rsidRDefault="0092087F" w:rsidP="0092087F">
            <w:pPr>
              <w:spacing w:beforeLines="40" w:before="96" w:afterLines="40" w:after="96"/>
            </w:pPr>
            <w:r>
              <w:t>Students explain how matter moves and changes and how energy changes when other organic fuels burn, including (a) wood burning in a fireplace, (b) propane burning in a gas grill, and (c) octane burning in an internal combustion engine.</w:t>
            </w:r>
          </w:p>
        </w:tc>
      </w:tr>
      <w:tr w:rsidR="0092087F" w:rsidRPr="00CA53BB" w14:paraId="220A2C3A" w14:textId="77777777" w:rsidTr="0092087F">
        <w:tc>
          <w:tcPr>
            <w:tcW w:w="3993" w:type="dxa"/>
          </w:tcPr>
          <w:p w14:paraId="188E440C" w14:textId="77777777" w:rsidR="0092087F" w:rsidRPr="00CA53BB" w:rsidRDefault="0092087F" w:rsidP="0092087F">
            <w:pPr>
              <w:spacing w:beforeLines="40" w:before="96" w:afterLines="40" w:after="96"/>
              <w:rPr>
                <w:b/>
              </w:rPr>
            </w:pPr>
            <w:r w:rsidRPr="00CA53BB">
              <w:t>Activity 5.5: Systems and Scale Unit Posttest (40 min)</w:t>
            </w:r>
          </w:p>
        </w:tc>
        <w:tc>
          <w:tcPr>
            <w:tcW w:w="5357" w:type="dxa"/>
          </w:tcPr>
          <w:p w14:paraId="24D532CA" w14:textId="77777777" w:rsidR="0092087F" w:rsidRPr="00CA53BB" w:rsidRDefault="0092087F" w:rsidP="0092087F">
            <w:pPr>
              <w:spacing w:beforeLines="40" w:before="96" w:afterLines="40" w:after="96"/>
            </w:pPr>
            <w:r>
              <w:t>Students show their end-of-unit proficiencies for the overall unit goal: Questioning, investigating, and explaining how matter and energy changed during combustion of organic materials.</w:t>
            </w:r>
          </w:p>
        </w:tc>
      </w:tr>
    </w:tbl>
    <w:p w14:paraId="7B4F736D" w14:textId="4D975A3D" w:rsidR="0092087F" w:rsidRDefault="0092087F" w:rsidP="0092087F"/>
    <w:p w14:paraId="06E5CC14" w14:textId="77777777" w:rsidR="00FF4064" w:rsidRPr="0092087F" w:rsidRDefault="00FF4064" w:rsidP="00FF4064">
      <w:pPr>
        <w:pStyle w:val="Heading3"/>
        <w:rPr>
          <w:i/>
        </w:rPr>
      </w:pPr>
      <w:r w:rsidRPr="0092087F">
        <w:rPr>
          <w:i/>
        </w:rPr>
        <w:t>Next Generation Science Standards</w:t>
      </w:r>
      <w:r>
        <w:rPr>
          <w:i/>
        </w:rPr>
        <w:t xml:space="preserve"> </w:t>
      </w:r>
      <w:r>
        <w:rPr>
          <w:color w:val="FF0000"/>
        </w:rPr>
        <w:t>[accordion]</w:t>
      </w:r>
    </w:p>
    <w:p w14:paraId="38D2D09E" w14:textId="77777777" w:rsidR="00FF4064" w:rsidRDefault="00FF4064" w:rsidP="00FF4064">
      <w:pPr>
        <w:pStyle w:val="standard"/>
      </w:pPr>
      <w:r>
        <w:t xml:space="preserve">The </w:t>
      </w:r>
      <w:r w:rsidRPr="0019242D">
        <w:rPr>
          <w:i/>
        </w:rPr>
        <w:t>Next Generation Science Standards</w:t>
      </w:r>
      <w:r>
        <w:t xml:space="preserve"> (</w:t>
      </w:r>
      <w:r w:rsidRPr="0019242D">
        <w:rPr>
          <w:i/>
        </w:rPr>
        <w:t>NGSS</w:t>
      </w:r>
      <w:r>
        <w:t xml:space="preserve">) performance expectations that middle and high school students can achieve through completing the Systems and Scale Unit are listed below. To read a discussion of how the </w:t>
      </w:r>
      <w:r w:rsidRPr="00B42F22">
        <w:rPr>
          <w:i/>
        </w:rPr>
        <w:t>Carbon TIME</w:t>
      </w:r>
      <w:r>
        <w:t xml:space="preserve"> project is designed to help students achieve the performances represented in the NGSS, please see Three-dimensional Learning in </w:t>
      </w:r>
      <w:r w:rsidRPr="00856771">
        <w:rPr>
          <w:i/>
        </w:rPr>
        <w:t>Carbon TIME</w:t>
      </w:r>
      <w:r>
        <w:t xml:space="preserve">. </w:t>
      </w:r>
    </w:p>
    <w:p w14:paraId="0A99FD77" w14:textId="77777777" w:rsidR="00FF4064" w:rsidRPr="0092087F" w:rsidRDefault="00FF4064" w:rsidP="00FF4064">
      <w:pPr>
        <w:rPr>
          <w:b/>
        </w:rPr>
      </w:pPr>
      <w:r w:rsidRPr="0092087F">
        <w:rPr>
          <w:b/>
        </w:rPr>
        <w:t xml:space="preserve">High School </w:t>
      </w:r>
    </w:p>
    <w:p w14:paraId="509D7D52" w14:textId="77777777" w:rsidR="00FF4064" w:rsidRPr="007E1070" w:rsidRDefault="00FF4064" w:rsidP="00FF4064">
      <w:pPr>
        <w:pStyle w:val="ListParagraph"/>
        <w:numPr>
          <w:ilvl w:val="0"/>
          <w:numId w:val="7"/>
        </w:numPr>
        <w:ind w:right="36"/>
        <w:rPr>
          <w:rFonts w:eastAsiaTheme="minorEastAsia"/>
        </w:rPr>
      </w:pPr>
      <w:r w:rsidRPr="007E1070">
        <w:t>Chemical Reactions. HS-PS1-4. Develop a model to illustrate that the release or absorption of energy from a chemical reaction system depends upon the changes in total bond energy</w:t>
      </w:r>
      <w:r>
        <w:t>:</w:t>
      </w:r>
      <w:r w:rsidRPr="007E1070">
        <w:rPr>
          <w:rFonts w:eastAsiaTheme="minorEastAsia"/>
          <w:color w:val="0000FF"/>
        </w:rPr>
        <w:t xml:space="preserve"> http://www.nextgenscience.org/hsps-cr-chemical-reactions </w:t>
      </w:r>
    </w:p>
    <w:p w14:paraId="44DD8A61" w14:textId="77777777" w:rsidR="00FF4064" w:rsidRPr="0092087F" w:rsidRDefault="00FF4064" w:rsidP="00FF4064">
      <w:pPr>
        <w:pStyle w:val="ListParagraph"/>
        <w:widowControl w:val="0"/>
        <w:numPr>
          <w:ilvl w:val="0"/>
          <w:numId w:val="7"/>
        </w:numPr>
        <w:autoSpaceDE w:val="0"/>
        <w:autoSpaceDN w:val="0"/>
        <w:adjustRightInd w:val="0"/>
        <w:spacing w:after="240"/>
        <w:ind w:right="36"/>
        <w:rPr>
          <w:rFonts w:eastAsiaTheme="minorEastAsia"/>
          <w:color w:val="0000FF"/>
        </w:rPr>
      </w:pPr>
      <w:r w:rsidRPr="007E1070">
        <w:t>Chemical Reactions. HS-PS1-7. Use mathematical representations to support the claim that atoms, and therefore mass, are conserved during a chemical reaction</w:t>
      </w:r>
      <w:r>
        <w:t>:</w:t>
      </w:r>
      <w:r w:rsidRPr="007E1070">
        <w:t xml:space="preserve"> </w:t>
      </w:r>
      <w:r w:rsidRPr="0092087F">
        <w:rPr>
          <w:rFonts w:eastAsiaTheme="minorEastAsia"/>
          <w:color w:val="0000FF"/>
        </w:rPr>
        <w:t xml:space="preserve">http://www.nextgenscience.org/hsps-cr-chemical-reactions </w:t>
      </w:r>
    </w:p>
    <w:p w14:paraId="0212920B" w14:textId="77777777" w:rsidR="00FF4064" w:rsidRPr="0092087F" w:rsidRDefault="00FF4064" w:rsidP="00FF4064">
      <w:pPr>
        <w:rPr>
          <w:b/>
        </w:rPr>
      </w:pPr>
      <w:r w:rsidRPr="0092087F">
        <w:rPr>
          <w:b/>
        </w:rPr>
        <w:t xml:space="preserve">Middle School </w:t>
      </w:r>
    </w:p>
    <w:p w14:paraId="1D796B91" w14:textId="77777777" w:rsidR="00FF4064" w:rsidRPr="0092087F" w:rsidRDefault="00FF4064" w:rsidP="00FF4064">
      <w:pPr>
        <w:pStyle w:val="ListParagraph"/>
        <w:widowControl w:val="0"/>
        <w:numPr>
          <w:ilvl w:val="0"/>
          <w:numId w:val="8"/>
        </w:numPr>
        <w:autoSpaceDE w:val="0"/>
        <w:autoSpaceDN w:val="0"/>
        <w:adjustRightInd w:val="0"/>
        <w:spacing w:after="240"/>
        <w:ind w:right="36"/>
        <w:rPr>
          <w:rFonts w:eastAsiaTheme="minorEastAsia"/>
        </w:rPr>
      </w:pPr>
      <w:r w:rsidRPr="007B7886">
        <w:t>Structures and Properties of Matter. MS-PS1-1. Develop models to describe the atomic com</w:t>
      </w:r>
      <w:r w:rsidRPr="000C7BA6">
        <w:t>position of simple molecules and extended structures</w:t>
      </w:r>
      <w:r>
        <w:t>:</w:t>
      </w:r>
      <w:r w:rsidRPr="000C7BA6">
        <w:t xml:space="preserve"> </w:t>
      </w:r>
      <w:r w:rsidRPr="0092087F">
        <w:rPr>
          <w:rFonts w:eastAsiaTheme="minorEastAsia"/>
          <w:color w:val="0000FF"/>
        </w:rPr>
        <w:t xml:space="preserve">http://www.nextgenscience.org/msps-spm-structure-properties-matter </w:t>
      </w:r>
    </w:p>
    <w:p w14:paraId="56205CAA" w14:textId="77777777" w:rsidR="00FF4064" w:rsidRPr="0092087F" w:rsidRDefault="00FF4064" w:rsidP="00FF4064">
      <w:pPr>
        <w:pStyle w:val="ListParagraph"/>
        <w:widowControl w:val="0"/>
        <w:numPr>
          <w:ilvl w:val="0"/>
          <w:numId w:val="8"/>
        </w:numPr>
        <w:autoSpaceDE w:val="0"/>
        <w:autoSpaceDN w:val="0"/>
        <w:adjustRightInd w:val="0"/>
        <w:spacing w:after="240"/>
        <w:ind w:right="36"/>
        <w:rPr>
          <w:rFonts w:eastAsiaTheme="minorEastAsia"/>
        </w:rPr>
      </w:pPr>
      <w:r w:rsidRPr="000C7BA6">
        <w:t>Chemical Reactions. MS-PS1-2. Analyze and interpret data on the properties of substances before and after the substances interact to determine if a chemical reaction has occurred</w:t>
      </w:r>
      <w:r>
        <w:t xml:space="preserve">: </w:t>
      </w:r>
      <w:r w:rsidRPr="0092087F">
        <w:rPr>
          <w:rFonts w:eastAsiaTheme="minorEastAsia"/>
          <w:color w:val="0000FF"/>
        </w:rPr>
        <w:t xml:space="preserve">http://www.nextgenscience.org/msps-cr-chemical-reactions </w:t>
      </w:r>
    </w:p>
    <w:p w14:paraId="328FBF13" w14:textId="77777777" w:rsidR="00FF4064" w:rsidRPr="0092087F" w:rsidRDefault="00FF4064" w:rsidP="00FF4064">
      <w:pPr>
        <w:pStyle w:val="ListParagraph"/>
        <w:widowControl w:val="0"/>
        <w:numPr>
          <w:ilvl w:val="0"/>
          <w:numId w:val="8"/>
        </w:numPr>
        <w:autoSpaceDE w:val="0"/>
        <w:autoSpaceDN w:val="0"/>
        <w:adjustRightInd w:val="0"/>
        <w:spacing w:after="240"/>
        <w:ind w:right="36"/>
        <w:rPr>
          <w:rFonts w:eastAsiaTheme="minorEastAsia"/>
        </w:rPr>
      </w:pPr>
      <w:r w:rsidRPr="000C7BA6">
        <w:t>Chemical Reactions. MS-PS1-5. Develop and use a model to describe how the total number of atoms does not change in a chemical reaction and thus mass is conserved</w:t>
      </w:r>
      <w:r>
        <w:t>:</w:t>
      </w:r>
      <w:r w:rsidRPr="000C7BA6">
        <w:t xml:space="preserve"> </w:t>
      </w:r>
      <w:r w:rsidRPr="0092087F">
        <w:rPr>
          <w:rFonts w:eastAsiaTheme="minorEastAsia"/>
          <w:color w:val="0000FF"/>
        </w:rPr>
        <w:t xml:space="preserve">http://www.nextgenscience.org/msps-cr-chemical-reactions </w:t>
      </w:r>
    </w:p>
    <w:p w14:paraId="426DBC83" w14:textId="77777777" w:rsidR="00FF4064" w:rsidRPr="008B5602" w:rsidRDefault="00FF4064" w:rsidP="0092087F"/>
    <w:p w14:paraId="22693C15" w14:textId="77777777" w:rsidR="00B21DA3" w:rsidRPr="00D00A07" w:rsidRDefault="00B21DA3" w:rsidP="00B21DA3">
      <w:pPr>
        <w:pStyle w:val="Heading2"/>
      </w:pPr>
      <w:r w:rsidRPr="001C73F2">
        <w:rPr>
          <w:color w:val="FF0000"/>
        </w:rPr>
        <w:t>Tab 6:</w:t>
      </w:r>
      <w:r>
        <w:t xml:space="preserve"> Materials</w:t>
      </w:r>
    </w:p>
    <w:p w14:paraId="637BE609" w14:textId="2667D162" w:rsidR="00345E83" w:rsidRPr="006E1522" w:rsidRDefault="00345E83" w:rsidP="0092087F">
      <w:pPr>
        <w:pStyle w:val="Heading3"/>
      </w:pPr>
      <w:r w:rsidRPr="006E1522">
        <w:t>Materials You Provide</w:t>
      </w:r>
      <w:r w:rsidR="0092087F">
        <w:t xml:space="preserve"> </w:t>
      </w:r>
      <w:r w:rsidR="0092087F">
        <w:rPr>
          <w:color w:val="FF0000"/>
        </w:rPr>
        <w:t>[accordion]</w:t>
      </w:r>
      <w:r w:rsidRPr="006E1522">
        <w:t xml:space="preserve"> </w:t>
      </w:r>
    </w:p>
    <w:p w14:paraId="2334CD66" w14:textId="77777777" w:rsidR="00345E83" w:rsidRPr="006E1522" w:rsidRDefault="00345E83" w:rsidP="00345E83">
      <w:pPr>
        <w:rPr>
          <w:b/>
          <w:i/>
        </w:rPr>
      </w:pPr>
      <w:bookmarkStart w:id="6" w:name="_Toc262383100"/>
      <w:bookmarkStart w:id="7" w:name="_Toc299202935"/>
      <w:r w:rsidRPr="006E1522">
        <w:rPr>
          <w:b/>
        </w:rPr>
        <w:t>Activity 1.1: Systems and Scale Unit Pretest (20 min)</w:t>
      </w:r>
      <w:bookmarkEnd w:id="6"/>
      <w:bookmarkEnd w:id="7"/>
    </w:p>
    <w:p w14:paraId="3BB88BA3" w14:textId="77777777" w:rsidR="00345E83" w:rsidRPr="006E1522" w:rsidRDefault="00345E83" w:rsidP="00090C13">
      <w:pPr>
        <w:pStyle w:val="ListParagraph"/>
        <w:numPr>
          <w:ilvl w:val="0"/>
          <w:numId w:val="17"/>
        </w:numPr>
        <w:spacing w:after="0"/>
      </w:pPr>
      <w:r w:rsidRPr="006E1522">
        <w:t>Pencils (1 per student, for paper version)</w:t>
      </w:r>
    </w:p>
    <w:p w14:paraId="31D1ADEE" w14:textId="77777777" w:rsidR="00345E83" w:rsidRPr="006E1522" w:rsidRDefault="00345E83" w:rsidP="00090C13">
      <w:pPr>
        <w:pStyle w:val="ListParagraph"/>
        <w:numPr>
          <w:ilvl w:val="0"/>
          <w:numId w:val="17"/>
        </w:numPr>
      </w:pPr>
      <w:r w:rsidRPr="006E1522">
        <w:lastRenderedPageBreak/>
        <w:t>Computer with an Internet connection (1 per student, for online version)</w:t>
      </w:r>
    </w:p>
    <w:p w14:paraId="540A4266" w14:textId="594191EB" w:rsidR="00345E83" w:rsidRPr="006E1522" w:rsidRDefault="00345E83" w:rsidP="00345E83">
      <w:pPr>
        <w:rPr>
          <w:b/>
          <w:i/>
        </w:rPr>
      </w:pPr>
      <w:bookmarkStart w:id="8" w:name="_Toc299202936"/>
      <w:r w:rsidRPr="006E1522">
        <w:rPr>
          <w:b/>
        </w:rPr>
        <w:t xml:space="preserve">Activity 1.2: </w:t>
      </w:r>
      <w:r w:rsidR="00DB524C">
        <w:rPr>
          <w:b/>
        </w:rPr>
        <w:t>Expressing Ideas and Questions</w:t>
      </w:r>
      <w:r w:rsidRPr="006E1522">
        <w:rPr>
          <w:b/>
        </w:rPr>
        <w:t xml:space="preserve"> about Ethanol Burning (</w:t>
      </w:r>
      <w:r>
        <w:rPr>
          <w:b/>
        </w:rPr>
        <w:t>4</w:t>
      </w:r>
      <w:r w:rsidRPr="006E1522">
        <w:rPr>
          <w:b/>
        </w:rPr>
        <w:t>0 min)</w:t>
      </w:r>
      <w:bookmarkEnd w:id="8"/>
    </w:p>
    <w:p w14:paraId="28A23313" w14:textId="77777777" w:rsidR="00345E83" w:rsidRDefault="00345E83" w:rsidP="00090C13">
      <w:pPr>
        <w:pStyle w:val="ListParagraph"/>
        <w:numPr>
          <w:ilvl w:val="0"/>
          <w:numId w:val="9"/>
        </w:numPr>
        <w:spacing w:after="0"/>
        <w:contextualSpacing w:val="0"/>
      </w:pPr>
      <w:r w:rsidRPr="00E56A13">
        <w:t>Sticky notes (1 per student)</w:t>
      </w:r>
    </w:p>
    <w:p w14:paraId="718E2895" w14:textId="77777777" w:rsidR="00345E83" w:rsidRPr="00E56A13" w:rsidRDefault="00345E83" w:rsidP="00090C13">
      <w:pPr>
        <w:pStyle w:val="ListParagraph"/>
        <w:numPr>
          <w:ilvl w:val="0"/>
          <w:numId w:val="9"/>
        </w:numPr>
        <w:spacing w:after="0"/>
        <w:contextualSpacing w:val="0"/>
      </w:pPr>
      <w:r w:rsidRPr="00E56A13">
        <w:t>ethanol, 95% (10-15 ml)</w:t>
      </w:r>
    </w:p>
    <w:p w14:paraId="75B7BD4F" w14:textId="77777777" w:rsidR="00345E83" w:rsidRPr="00E56A13" w:rsidRDefault="00345E83" w:rsidP="00090C13">
      <w:pPr>
        <w:pStyle w:val="List1"/>
        <w:numPr>
          <w:ilvl w:val="0"/>
          <w:numId w:val="9"/>
        </w:numPr>
        <w:spacing w:after="0"/>
      </w:pPr>
      <w:r w:rsidRPr="00E56A13">
        <w:t>water (10-15 ml)</w:t>
      </w:r>
    </w:p>
    <w:p w14:paraId="24E6702B" w14:textId="77777777" w:rsidR="00345E83" w:rsidRPr="00E56A13" w:rsidRDefault="00345E83" w:rsidP="00090C13">
      <w:pPr>
        <w:pStyle w:val="List1"/>
        <w:numPr>
          <w:ilvl w:val="0"/>
          <w:numId w:val="9"/>
        </w:numPr>
        <w:spacing w:after="0"/>
      </w:pPr>
      <w:r w:rsidRPr="00E56A13">
        <w:t>lighter (1)</w:t>
      </w:r>
    </w:p>
    <w:p w14:paraId="3769EDD3" w14:textId="77777777" w:rsidR="00345E83" w:rsidRPr="00E56A13" w:rsidRDefault="00345E83" w:rsidP="00090C13">
      <w:pPr>
        <w:pStyle w:val="List1"/>
        <w:numPr>
          <w:ilvl w:val="0"/>
          <w:numId w:val="9"/>
        </w:numPr>
        <w:spacing w:after="0"/>
      </w:pPr>
      <w:r w:rsidRPr="00E56A13">
        <w:t>Petri dish, glass (1)</w:t>
      </w:r>
    </w:p>
    <w:p w14:paraId="75D58713" w14:textId="77777777" w:rsidR="00345E83" w:rsidRPr="00E56A13" w:rsidRDefault="00345E83" w:rsidP="00090C13">
      <w:pPr>
        <w:pStyle w:val="List1"/>
        <w:numPr>
          <w:ilvl w:val="0"/>
          <w:numId w:val="9"/>
        </w:numPr>
      </w:pPr>
      <w:r w:rsidRPr="00E56A13">
        <w:t>Petri dish, plastic (1)</w:t>
      </w:r>
    </w:p>
    <w:p w14:paraId="1BABD26D" w14:textId="77777777" w:rsidR="00345E83" w:rsidRPr="006E1522" w:rsidRDefault="00345E83" w:rsidP="00345E83">
      <w:pPr>
        <w:rPr>
          <w:b/>
          <w:i/>
        </w:rPr>
      </w:pPr>
      <w:bookmarkStart w:id="9" w:name="_Toc299202937"/>
      <w:r w:rsidRPr="006E1522">
        <w:rPr>
          <w:b/>
        </w:rPr>
        <w:t xml:space="preserve">Activity 2.3: Zooming </w:t>
      </w:r>
      <w:proofErr w:type="gramStart"/>
      <w:r w:rsidRPr="006E1522">
        <w:rPr>
          <w:b/>
        </w:rPr>
        <w:t>Into</w:t>
      </w:r>
      <w:proofErr w:type="gramEnd"/>
      <w:r w:rsidRPr="006E1522">
        <w:rPr>
          <w:b/>
        </w:rPr>
        <w:t xml:space="preserve"> Air (30 min)</w:t>
      </w:r>
      <w:bookmarkEnd w:id="9"/>
    </w:p>
    <w:p w14:paraId="29B45014" w14:textId="77777777" w:rsidR="00345E83" w:rsidRPr="006E1522" w:rsidRDefault="00345E83" w:rsidP="00090C13">
      <w:pPr>
        <w:pStyle w:val="ListParagraph"/>
        <w:numPr>
          <w:ilvl w:val="0"/>
          <w:numId w:val="9"/>
        </w:numPr>
      </w:pPr>
      <w:r w:rsidRPr="006E1522">
        <w:t>Piece of paper (1 per student)</w:t>
      </w:r>
    </w:p>
    <w:p w14:paraId="0570D6C0" w14:textId="77777777" w:rsidR="00345E83" w:rsidRPr="006E1522" w:rsidRDefault="00345E83" w:rsidP="00345E83">
      <w:pPr>
        <w:rPr>
          <w:b/>
          <w:i/>
        </w:rPr>
      </w:pPr>
      <w:bookmarkStart w:id="10" w:name="_Toc299202938"/>
      <w:r w:rsidRPr="006E1522">
        <w:rPr>
          <w:b/>
        </w:rPr>
        <w:t>Activity 2.4: Atoms and Molecules Quiz and Discussion (30 min)</w:t>
      </w:r>
      <w:bookmarkEnd w:id="10"/>
    </w:p>
    <w:p w14:paraId="54EB422A" w14:textId="77777777" w:rsidR="00345E83" w:rsidRPr="006E1522" w:rsidRDefault="00345E83" w:rsidP="00090C13">
      <w:pPr>
        <w:pStyle w:val="ListParagraph"/>
        <w:numPr>
          <w:ilvl w:val="0"/>
          <w:numId w:val="9"/>
        </w:numPr>
      </w:pPr>
      <w:r w:rsidRPr="006E1522">
        <w:t>Pencils (1 per student)</w:t>
      </w:r>
    </w:p>
    <w:p w14:paraId="60562ADC" w14:textId="77777777" w:rsidR="00345E83" w:rsidRPr="006E1522" w:rsidRDefault="00345E83" w:rsidP="00345E83">
      <w:pPr>
        <w:rPr>
          <w:b/>
          <w:i/>
        </w:rPr>
      </w:pPr>
      <w:bookmarkStart w:id="11" w:name="_Toc299202939"/>
      <w:r w:rsidRPr="006E1522">
        <w:rPr>
          <w:b/>
        </w:rPr>
        <w:t>Activity 2.5: Using a Digital Balance and BTB (30 min)</w:t>
      </w:r>
      <w:bookmarkEnd w:id="11"/>
    </w:p>
    <w:p w14:paraId="64B71F73" w14:textId="77777777" w:rsidR="00345E83" w:rsidRPr="006E1522" w:rsidRDefault="00345E83" w:rsidP="00090C13">
      <w:pPr>
        <w:pStyle w:val="ListParagraph"/>
        <w:numPr>
          <w:ilvl w:val="0"/>
          <w:numId w:val="9"/>
        </w:numPr>
      </w:pPr>
      <w:r w:rsidRPr="006E1522">
        <w:t>BTB, blue (1 cup per group of four students)</w:t>
      </w:r>
    </w:p>
    <w:p w14:paraId="603E5D56" w14:textId="77777777" w:rsidR="00345E83" w:rsidRPr="006E1522" w:rsidRDefault="00345E83" w:rsidP="00090C13">
      <w:pPr>
        <w:pStyle w:val="ListParagraph"/>
        <w:numPr>
          <w:ilvl w:val="0"/>
          <w:numId w:val="9"/>
        </w:numPr>
      </w:pPr>
      <w:r w:rsidRPr="006E1522">
        <w:t>Clear plastic cups (1 per group of four students)</w:t>
      </w:r>
    </w:p>
    <w:p w14:paraId="538F8EEC" w14:textId="77777777" w:rsidR="00345E83" w:rsidRPr="006E1522" w:rsidRDefault="00345E83" w:rsidP="00090C13">
      <w:pPr>
        <w:pStyle w:val="ListParagraph"/>
        <w:numPr>
          <w:ilvl w:val="0"/>
          <w:numId w:val="9"/>
        </w:numPr>
      </w:pPr>
      <w:r w:rsidRPr="006E1522">
        <w:t>Digital balance (1 per group of four students)</w:t>
      </w:r>
    </w:p>
    <w:p w14:paraId="456AD60A" w14:textId="77777777" w:rsidR="00345E83" w:rsidRPr="006E1522" w:rsidRDefault="00345E83" w:rsidP="00090C13">
      <w:pPr>
        <w:pStyle w:val="ListParagraph"/>
        <w:numPr>
          <w:ilvl w:val="0"/>
          <w:numId w:val="9"/>
        </w:numPr>
      </w:pPr>
      <w:r w:rsidRPr="006E1522">
        <w:t>Paper clips (10 per group of four students)</w:t>
      </w:r>
    </w:p>
    <w:p w14:paraId="2EA22376" w14:textId="77777777" w:rsidR="00345E83" w:rsidRPr="006E1522" w:rsidRDefault="00345E83" w:rsidP="00090C13">
      <w:pPr>
        <w:pStyle w:val="ListParagraph"/>
        <w:numPr>
          <w:ilvl w:val="0"/>
          <w:numId w:val="9"/>
        </w:numPr>
      </w:pPr>
      <w:r w:rsidRPr="006E1522">
        <w:t>Safety glasses (1 per group of four students)</w:t>
      </w:r>
    </w:p>
    <w:p w14:paraId="1D3739F0" w14:textId="77777777" w:rsidR="00345E83" w:rsidRPr="006E1522" w:rsidRDefault="00345E83" w:rsidP="00090C13">
      <w:pPr>
        <w:pStyle w:val="ListParagraph"/>
        <w:numPr>
          <w:ilvl w:val="0"/>
          <w:numId w:val="9"/>
        </w:numPr>
      </w:pPr>
      <w:r w:rsidRPr="006E1522">
        <w:t>Straws (1 per group of four students)</w:t>
      </w:r>
    </w:p>
    <w:p w14:paraId="6AB67E62" w14:textId="77777777" w:rsidR="00345E83" w:rsidRPr="006E1522" w:rsidRDefault="00345E83" w:rsidP="00345E83">
      <w:pPr>
        <w:contextualSpacing/>
        <w:rPr>
          <w:b/>
          <w:i/>
        </w:rPr>
      </w:pPr>
      <w:bookmarkStart w:id="12" w:name="_Toc299202940"/>
      <w:r w:rsidRPr="006E1522">
        <w:rPr>
          <w:b/>
        </w:rPr>
        <w:t>Activity 3.1: Predictions about Soda Water Fizzing (20 min)</w:t>
      </w:r>
      <w:bookmarkEnd w:id="12"/>
    </w:p>
    <w:p w14:paraId="761B5967" w14:textId="77777777" w:rsidR="00345E83" w:rsidRPr="006E1522" w:rsidRDefault="00345E83" w:rsidP="00090C13">
      <w:pPr>
        <w:pStyle w:val="ListParagraph"/>
        <w:numPr>
          <w:ilvl w:val="0"/>
          <w:numId w:val="10"/>
        </w:numPr>
      </w:pPr>
      <w:r w:rsidRPr="006E1522">
        <w:t>Petri dish, plastic (1 per class)</w:t>
      </w:r>
    </w:p>
    <w:p w14:paraId="1241C287" w14:textId="77777777" w:rsidR="00345E83" w:rsidRPr="006E1522" w:rsidRDefault="00345E83" w:rsidP="00090C13">
      <w:pPr>
        <w:pStyle w:val="ListParagraph"/>
        <w:numPr>
          <w:ilvl w:val="0"/>
          <w:numId w:val="10"/>
        </w:numPr>
      </w:pPr>
      <w:r w:rsidRPr="006E1522">
        <w:t>Soda water (1 cup per class)</w:t>
      </w:r>
    </w:p>
    <w:p w14:paraId="7FD05D20" w14:textId="77777777" w:rsidR="00345E83" w:rsidRPr="006E1522" w:rsidRDefault="00345E83" w:rsidP="00345E83">
      <w:pPr>
        <w:contextualSpacing/>
        <w:rPr>
          <w:b/>
          <w:i/>
        </w:rPr>
      </w:pPr>
      <w:bookmarkStart w:id="13" w:name="_Toc299202941"/>
      <w:r w:rsidRPr="006E1522">
        <w:rPr>
          <w:b/>
        </w:rPr>
        <w:t>Activity 3.2: Observing Soda Water Fizzing (</w:t>
      </w:r>
      <w:r>
        <w:rPr>
          <w:b/>
        </w:rPr>
        <w:t>3</w:t>
      </w:r>
      <w:r w:rsidRPr="006E1522">
        <w:rPr>
          <w:b/>
        </w:rPr>
        <w:t>0 min)</w:t>
      </w:r>
      <w:bookmarkEnd w:id="13"/>
    </w:p>
    <w:p w14:paraId="77919BA5" w14:textId="77777777" w:rsidR="00345E83" w:rsidRPr="006E1522" w:rsidRDefault="00345E83" w:rsidP="00090C13">
      <w:pPr>
        <w:pStyle w:val="ListParagraph"/>
        <w:numPr>
          <w:ilvl w:val="0"/>
          <w:numId w:val="11"/>
        </w:numPr>
      </w:pPr>
      <w:r w:rsidRPr="006E1522">
        <w:t>BTB, blue (less than 1 cup per group of four students)</w:t>
      </w:r>
    </w:p>
    <w:p w14:paraId="280CEF12" w14:textId="77777777" w:rsidR="00345E83" w:rsidRPr="006E1522" w:rsidRDefault="00345E83" w:rsidP="00090C13">
      <w:pPr>
        <w:pStyle w:val="ListParagraph"/>
        <w:numPr>
          <w:ilvl w:val="0"/>
          <w:numId w:val="11"/>
        </w:numPr>
      </w:pPr>
      <w:r w:rsidRPr="006E1522">
        <w:t>Digital balance (1 per group of four students)</w:t>
      </w:r>
    </w:p>
    <w:p w14:paraId="133C4F32" w14:textId="77777777" w:rsidR="00345E83" w:rsidRPr="006E1522" w:rsidRDefault="00345E83" w:rsidP="00090C13">
      <w:pPr>
        <w:pStyle w:val="ListParagraph"/>
        <w:numPr>
          <w:ilvl w:val="0"/>
          <w:numId w:val="11"/>
        </w:numPr>
      </w:pPr>
      <w:r w:rsidRPr="006E1522">
        <w:t>Petri dish, plastic (2 per group of four students)</w:t>
      </w:r>
    </w:p>
    <w:p w14:paraId="0BB6F9D9" w14:textId="77777777" w:rsidR="00345E83" w:rsidRPr="006E1522" w:rsidRDefault="00345E83" w:rsidP="00090C13">
      <w:pPr>
        <w:pStyle w:val="ListParagraph"/>
        <w:numPr>
          <w:ilvl w:val="0"/>
          <w:numId w:val="11"/>
        </w:numPr>
      </w:pPr>
      <w:r w:rsidRPr="006E1522">
        <w:t>Sealable, 9.5-Cup container (1 per group of four students)</w:t>
      </w:r>
    </w:p>
    <w:p w14:paraId="059BB4A8" w14:textId="77777777" w:rsidR="00345E83" w:rsidRPr="006E1522" w:rsidRDefault="00345E83" w:rsidP="00090C13">
      <w:pPr>
        <w:pStyle w:val="ListParagraph"/>
        <w:numPr>
          <w:ilvl w:val="0"/>
          <w:numId w:val="11"/>
        </w:numPr>
      </w:pPr>
      <w:r w:rsidRPr="006E1522">
        <w:t>Soda water (less than 1 cup per group of four students)</w:t>
      </w:r>
    </w:p>
    <w:p w14:paraId="416E34B3" w14:textId="77777777" w:rsidR="00345E83" w:rsidRPr="006E1522" w:rsidRDefault="00345E83" w:rsidP="00090C13">
      <w:pPr>
        <w:pStyle w:val="ListParagraph"/>
        <w:numPr>
          <w:ilvl w:val="0"/>
          <w:numId w:val="11"/>
        </w:numPr>
        <w:rPr>
          <w:color w:val="0000FF"/>
        </w:rPr>
      </w:pPr>
      <w:r w:rsidRPr="006E1522">
        <w:t xml:space="preserve">(From previous activity) </w:t>
      </w:r>
      <w:r w:rsidRPr="006E1522">
        <w:rPr>
          <w:color w:val="0000FF"/>
        </w:rPr>
        <w:t>3.1 Predictions Tool for Soda Water Fizzing</w:t>
      </w:r>
    </w:p>
    <w:p w14:paraId="3BE87C30" w14:textId="77777777" w:rsidR="00345E83" w:rsidRPr="006E1522" w:rsidRDefault="00345E83" w:rsidP="00345E83">
      <w:pPr>
        <w:contextualSpacing/>
        <w:rPr>
          <w:b/>
        </w:rPr>
      </w:pPr>
      <w:r w:rsidRPr="006E1522">
        <w:rPr>
          <w:b/>
        </w:rPr>
        <w:t>Activity 3.3: Evidence-Based Arguments for Soda Water Fizzing (</w:t>
      </w:r>
      <w:r>
        <w:rPr>
          <w:b/>
        </w:rPr>
        <w:t>5</w:t>
      </w:r>
      <w:r w:rsidRPr="006E1522">
        <w:rPr>
          <w:b/>
        </w:rPr>
        <w:t>0 min)</w:t>
      </w:r>
    </w:p>
    <w:p w14:paraId="60F10A03" w14:textId="77777777" w:rsidR="00345E83" w:rsidRDefault="00345E83" w:rsidP="00090C13">
      <w:pPr>
        <w:pStyle w:val="ListParagraph"/>
        <w:numPr>
          <w:ilvl w:val="0"/>
          <w:numId w:val="12"/>
        </w:numPr>
        <w:rPr>
          <w:color w:val="0000FF"/>
        </w:rPr>
      </w:pPr>
      <w:r w:rsidRPr="006E1522">
        <w:t xml:space="preserve">(From previous activity) </w:t>
      </w:r>
      <w:r w:rsidRPr="006E1522">
        <w:rPr>
          <w:color w:val="0000FF"/>
        </w:rPr>
        <w:t>3.2 Observing Soda Water Fizzing Worksheet</w:t>
      </w:r>
    </w:p>
    <w:p w14:paraId="1A1A075C" w14:textId="77777777" w:rsidR="00345E83" w:rsidRPr="009A3BE1" w:rsidRDefault="00345E83" w:rsidP="00090C13">
      <w:pPr>
        <w:pStyle w:val="ListParagraph"/>
        <w:numPr>
          <w:ilvl w:val="0"/>
          <w:numId w:val="12"/>
        </w:numPr>
        <w:rPr>
          <w:color w:val="0000FF"/>
        </w:rPr>
      </w:pPr>
      <w:r w:rsidRPr="009A6BA7">
        <w:t>(From previous a</w:t>
      </w:r>
      <w:r w:rsidRPr="009A3BE1">
        <w:t>ctivity)</w:t>
      </w:r>
      <w:r w:rsidRPr="009A3BE1">
        <w:rPr>
          <w:color w:val="0000FF"/>
        </w:rPr>
        <w:t xml:space="preserve"> 3.2 Soda Water Fizzing Class Results 11 x 17 Poster </w:t>
      </w:r>
      <w:r w:rsidRPr="009A3BE1">
        <w:rPr>
          <w:color w:val="000000" w:themeColor="text1"/>
        </w:rPr>
        <w:t xml:space="preserve">(or </w:t>
      </w:r>
      <w:r w:rsidRPr="009A3BE1">
        <w:rPr>
          <w:color w:val="0000FF"/>
        </w:rPr>
        <w:t>spreadsheet</w:t>
      </w:r>
      <w:r w:rsidRPr="009A3BE1">
        <w:rPr>
          <w:color w:val="000000" w:themeColor="text1"/>
        </w:rPr>
        <w:t xml:space="preserve">) </w:t>
      </w:r>
    </w:p>
    <w:p w14:paraId="739907F8" w14:textId="77777777" w:rsidR="00345E83" w:rsidRPr="006E1522" w:rsidRDefault="00345E83" w:rsidP="00345E83">
      <w:pPr>
        <w:contextualSpacing/>
        <w:rPr>
          <w:b/>
          <w:i/>
        </w:rPr>
      </w:pPr>
      <w:bookmarkStart w:id="14" w:name="_Toc299202942"/>
      <w:r w:rsidRPr="006E1522">
        <w:rPr>
          <w:b/>
        </w:rPr>
        <w:t>Activity 3.4: Molecular Models for Soda Water Fizzing (40 min)</w:t>
      </w:r>
      <w:bookmarkEnd w:id="14"/>
    </w:p>
    <w:p w14:paraId="50D3B419" w14:textId="77777777" w:rsidR="00345E83" w:rsidRPr="006E1522" w:rsidRDefault="00345E83" w:rsidP="00090C13">
      <w:pPr>
        <w:pStyle w:val="ListParagraph"/>
        <w:numPr>
          <w:ilvl w:val="0"/>
          <w:numId w:val="12"/>
        </w:numPr>
      </w:pPr>
      <w:r w:rsidRPr="006E1522">
        <w:t>Molecular model kit (1 per pair of students)</w:t>
      </w:r>
    </w:p>
    <w:p w14:paraId="64B0F86C" w14:textId="77777777" w:rsidR="00345E83" w:rsidRPr="006E1522" w:rsidRDefault="00345E83" w:rsidP="00345E83">
      <w:pPr>
        <w:contextualSpacing/>
        <w:rPr>
          <w:b/>
          <w:i/>
        </w:rPr>
      </w:pPr>
      <w:bookmarkStart w:id="15" w:name="_Toc299202943"/>
      <w:r w:rsidRPr="006E1522">
        <w:rPr>
          <w:b/>
        </w:rPr>
        <w:t>Activity 3.5: Explaining Soda Water Fizzing (</w:t>
      </w:r>
      <w:r>
        <w:rPr>
          <w:b/>
        </w:rPr>
        <w:t>4</w:t>
      </w:r>
      <w:r w:rsidRPr="006E1522">
        <w:rPr>
          <w:b/>
        </w:rPr>
        <w:t>0 min)</w:t>
      </w:r>
      <w:bookmarkEnd w:id="15"/>
    </w:p>
    <w:p w14:paraId="7437432A" w14:textId="77777777" w:rsidR="00345E83" w:rsidRPr="006E1522" w:rsidRDefault="00345E83" w:rsidP="00090C13">
      <w:pPr>
        <w:pStyle w:val="ListParagraph"/>
        <w:numPr>
          <w:ilvl w:val="0"/>
          <w:numId w:val="12"/>
        </w:numPr>
      </w:pPr>
      <w:r w:rsidRPr="006E1522">
        <w:t xml:space="preserve">(From previous activity) </w:t>
      </w:r>
      <w:r w:rsidRPr="006E1522">
        <w:rPr>
          <w:color w:val="0000FF"/>
        </w:rPr>
        <w:t>3.3 Evidence-Based Arguments Tool for Soda Water Fizzing</w:t>
      </w:r>
    </w:p>
    <w:p w14:paraId="07188CBC" w14:textId="77777777" w:rsidR="00345E83" w:rsidRPr="006E1522" w:rsidRDefault="00345E83" w:rsidP="00345E83">
      <w:pPr>
        <w:contextualSpacing/>
        <w:rPr>
          <w:b/>
          <w:i/>
        </w:rPr>
      </w:pPr>
      <w:bookmarkStart w:id="16" w:name="_Toc299202944"/>
      <w:r w:rsidRPr="006E1522">
        <w:rPr>
          <w:b/>
        </w:rPr>
        <w:t>Activity 4.1: Predictions about Ethanol Burning (</w:t>
      </w:r>
      <w:r>
        <w:rPr>
          <w:b/>
        </w:rPr>
        <w:t>3</w:t>
      </w:r>
      <w:r w:rsidRPr="006E1522">
        <w:rPr>
          <w:b/>
        </w:rPr>
        <w:t>0 min)</w:t>
      </w:r>
      <w:bookmarkEnd w:id="16"/>
    </w:p>
    <w:p w14:paraId="53DBC01E" w14:textId="13B64313" w:rsidR="00345E83" w:rsidRPr="006E1522" w:rsidRDefault="00345E83" w:rsidP="00090C13">
      <w:pPr>
        <w:pStyle w:val="ListParagraph"/>
        <w:numPr>
          <w:ilvl w:val="0"/>
          <w:numId w:val="12"/>
        </w:numPr>
      </w:pPr>
      <w:r w:rsidRPr="006E1522">
        <w:t xml:space="preserve">(From previous activity) Students’ ideas and questions they shared in Activity 1.2 </w:t>
      </w:r>
      <w:r w:rsidR="00DB524C">
        <w:t>Expressing Ideas and Questions</w:t>
      </w:r>
      <w:r w:rsidRPr="006E1522">
        <w:t xml:space="preserve"> Tool for Ethanol Burning</w:t>
      </w:r>
    </w:p>
    <w:p w14:paraId="3066251A" w14:textId="5237FB0E" w:rsidR="00345E83" w:rsidRPr="006E1522" w:rsidRDefault="00345E83" w:rsidP="00090C13">
      <w:pPr>
        <w:pStyle w:val="ListParagraph"/>
        <w:numPr>
          <w:ilvl w:val="0"/>
          <w:numId w:val="12"/>
        </w:numPr>
        <w:rPr>
          <w:color w:val="0000FF"/>
        </w:rPr>
      </w:pPr>
      <w:r w:rsidRPr="006E1522">
        <w:lastRenderedPageBreak/>
        <w:t xml:space="preserve">(From previous activity) </w:t>
      </w:r>
      <w:r w:rsidRPr="006E1522">
        <w:rPr>
          <w:color w:val="0000FF"/>
        </w:rPr>
        <w:t xml:space="preserve">1.2 </w:t>
      </w:r>
      <w:r w:rsidR="00DB524C">
        <w:rPr>
          <w:color w:val="0000FF"/>
        </w:rPr>
        <w:t>Expressing Ideas and Questions</w:t>
      </w:r>
      <w:r w:rsidRPr="006E1522">
        <w:rPr>
          <w:color w:val="0000FF"/>
        </w:rPr>
        <w:t xml:space="preserve"> Tool for Ethanol Burning</w:t>
      </w:r>
    </w:p>
    <w:p w14:paraId="59AA26FE" w14:textId="77777777" w:rsidR="00345E83" w:rsidRPr="006E1522" w:rsidRDefault="00345E83" w:rsidP="00090C13">
      <w:pPr>
        <w:pStyle w:val="ListParagraph"/>
        <w:numPr>
          <w:ilvl w:val="0"/>
          <w:numId w:val="12"/>
        </w:numPr>
      </w:pPr>
      <w:r w:rsidRPr="006E1522">
        <w:t>Video of demonstration of ethanol burning</w:t>
      </w:r>
    </w:p>
    <w:p w14:paraId="6FA6C23A" w14:textId="77777777" w:rsidR="00345E83" w:rsidRPr="006E1522" w:rsidRDefault="00345E83" w:rsidP="00345E83">
      <w:pPr>
        <w:contextualSpacing/>
        <w:rPr>
          <w:b/>
          <w:i/>
        </w:rPr>
      </w:pPr>
      <w:bookmarkStart w:id="17" w:name="_Toc299202945"/>
      <w:r w:rsidRPr="006E1522">
        <w:rPr>
          <w:b/>
        </w:rPr>
        <w:t>Activity 4.2: Observing Ethanol Burning (</w:t>
      </w:r>
      <w:r>
        <w:rPr>
          <w:b/>
        </w:rPr>
        <w:t>3</w:t>
      </w:r>
      <w:r w:rsidRPr="006E1522">
        <w:rPr>
          <w:b/>
        </w:rPr>
        <w:t>0 min)</w:t>
      </w:r>
      <w:bookmarkEnd w:id="17"/>
    </w:p>
    <w:p w14:paraId="6B7610BF" w14:textId="77777777" w:rsidR="00345E83" w:rsidRPr="006E1522" w:rsidRDefault="00345E83" w:rsidP="00090C13">
      <w:pPr>
        <w:pStyle w:val="ListParagraph"/>
        <w:numPr>
          <w:ilvl w:val="0"/>
          <w:numId w:val="13"/>
        </w:numPr>
      </w:pPr>
      <w:r w:rsidRPr="006E1522">
        <w:t>BTB, blue (less than 1 cup per group)</w:t>
      </w:r>
    </w:p>
    <w:p w14:paraId="2B6D5BF6" w14:textId="77777777" w:rsidR="00345E83" w:rsidRPr="006E1522" w:rsidRDefault="00345E83" w:rsidP="00090C13">
      <w:pPr>
        <w:pStyle w:val="ListParagraph"/>
        <w:numPr>
          <w:ilvl w:val="0"/>
          <w:numId w:val="13"/>
        </w:numPr>
      </w:pPr>
      <w:r w:rsidRPr="006E1522">
        <w:t>(Optional) BTB, yellow (less than 1 cup per group)</w:t>
      </w:r>
    </w:p>
    <w:p w14:paraId="1D6DA77D" w14:textId="77777777" w:rsidR="00345E83" w:rsidRPr="006E1522" w:rsidRDefault="00345E83" w:rsidP="00090C13">
      <w:pPr>
        <w:pStyle w:val="ListParagraph"/>
        <w:numPr>
          <w:ilvl w:val="0"/>
          <w:numId w:val="13"/>
        </w:numPr>
      </w:pPr>
      <w:r w:rsidRPr="006E1522">
        <w:t>Digital balance (1 per group of four students)</w:t>
      </w:r>
    </w:p>
    <w:p w14:paraId="12BF25F4" w14:textId="77777777" w:rsidR="00345E83" w:rsidRDefault="00345E83" w:rsidP="00090C13">
      <w:pPr>
        <w:pStyle w:val="ListParagraph"/>
        <w:numPr>
          <w:ilvl w:val="0"/>
          <w:numId w:val="13"/>
        </w:numPr>
      </w:pPr>
      <w:r w:rsidRPr="006E1522">
        <w:t>Large plastic container with aluminum foil taped inside to protect the bottom from the ethanol flame (1 per group of four students)</w:t>
      </w:r>
    </w:p>
    <w:p w14:paraId="4A1FB651" w14:textId="77777777" w:rsidR="00345E83" w:rsidRPr="00E56A13" w:rsidRDefault="00345E83" w:rsidP="00090C13">
      <w:pPr>
        <w:pStyle w:val="ListParagraph"/>
        <w:numPr>
          <w:ilvl w:val="0"/>
          <w:numId w:val="13"/>
        </w:numPr>
        <w:spacing w:after="0"/>
      </w:pPr>
      <w:r w:rsidRPr="00E56A13">
        <w:t>Ethanol, 95% (10-15 ml per group)</w:t>
      </w:r>
    </w:p>
    <w:p w14:paraId="3DA20F80" w14:textId="77777777" w:rsidR="00345E83" w:rsidRPr="00E56A13" w:rsidRDefault="00345E83" w:rsidP="00090C13">
      <w:pPr>
        <w:pStyle w:val="ListParagraph"/>
        <w:numPr>
          <w:ilvl w:val="0"/>
          <w:numId w:val="13"/>
        </w:numPr>
        <w:spacing w:after="0"/>
      </w:pPr>
      <w:r w:rsidRPr="00E56A13">
        <w:t>Lighter (1 per group of four students)</w:t>
      </w:r>
    </w:p>
    <w:p w14:paraId="0D3985AF" w14:textId="77777777" w:rsidR="00345E83" w:rsidRPr="006E1522" w:rsidRDefault="00345E83" w:rsidP="00090C13">
      <w:pPr>
        <w:pStyle w:val="ListParagraph"/>
        <w:numPr>
          <w:ilvl w:val="0"/>
          <w:numId w:val="13"/>
        </w:numPr>
      </w:pPr>
      <w:r w:rsidRPr="006E1522">
        <w:t>Petri dish, glass (1 per group of four students)</w:t>
      </w:r>
    </w:p>
    <w:p w14:paraId="72CA386D" w14:textId="77777777" w:rsidR="00345E83" w:rsidRPr="006E1522" w:rsidRDefault="00345E83" w:rsidP="00090C13">
      <w:pPr>
        <w:pStyle w:val="ListParagraph"/>
        <w:numPr>
          <w:ilvl w:val="0"/>
          <w:numId w:val="13"/>
        </w:numPr>
      </w:pPr>
      <w:r w:rsidRPr="006E1522">
        <w:t>Petri dish, plastic (1 per group of four students)</w:t>
      </w:r>
    </w:p>
    <w:p w14:paraId="52E3B418" w14:textId="77777777" w:rsidR="00345E83" w:rsidRPr="006E1522" w:rsidRDefault="00345E83" w:rsidP="00090C13">
      <w:pPr>
        <w:pStyle w:val="ListParagraph"/>
        <w:numPr>
          <w:ilvl w:val="0"/>
          <w:numId w:val="13"/>
        </w:numPr>
        <w:rPr>
          <w:b/>
        </w:rPr>
      </w:pPr>
      <w:r w:rsidRPr="006E1522">
        <w:t>Safety glasses (1 per student)</w:t>
      </w:r>
    </w:p>
    <w:p w14:paraId="0480D85C" w14:textId="77777777" w:rsidR="00345E83" w:rsidRPr="006E1522" w:rsidRDefault="00345E83" w:rsidP="00090C13">
      <w:pPr>
        <w:pStyle w:val="ListParagraph"/>
        <w:numPr>
          <w:ilvl w:val="0"/>
          <w:numId w:val="13"/>
        </w:numPr>
      </w:pPr>
      <w:r w:rsidRPr="006E1522">
        <w:t>(Optional) Molecular modeling kits</w:t>
      </w:r>
    </w:p>
    <w:p w14:paraId="5DF8FA84" w14:textId="77777777" w:rsidR="00345E83" w:rsidRPr="006E1522" w:rsidRDefault="00345E83" w:rsidP="00090C13">
      <w:pPr>
        <w:pStyle w:val="ListParagraph"/>
        <w:numPr>
          <w:ilvl w:val="0"/>
          <w:numId w:val="13"/>
        </w:numPr>
      </w:pPr>
      <w:r w:rsidRPr="006E1522">
        <w:t xml:space="preserve">(From previous activity) </w:t>
      </w:r>
      <w:r w:rsidRPr="006E1522">
        <w:rPr>
          <w:color w:val="0000FF"/>
        </w:rPr>
        <w:t>4.1 Predictions Tool for Ethanol Burning</w:t>
      </w:r>
      <w:r w:rsidRPr="006E1522">
        <w:t xml:space="preserve"> with student answers</w:t>
      </w:r>
    </w:p>
    <w:p w14:paraId="33AF8387" w14:textId="77777777" w:rsidR="00345E83" w:rsidRPr="006E1522" w:rsidRDefault="00345E83" w:rsidP="00345E83">
      <w:pPr>
        <w:contextualSpacing/>
        <w:rPr>
          <w:b/>
          <w:i/>
        </w:rPr>
      </w:pPr>
      <w:r w:rsidRPr="006E1522">
        <w:rPr>
          <w:b/>
        </w:rPr>
        <w:t>Activity 4.3: Evidence-Based Arguments for Ethanol Burning (</w:t>
      </w:r>
      <w:r>
        <w:rPr>
          <w:b/>
        </w:rPr>
        <w:t>5</w:t>
      </w:r>
      <w:r w:rsidRPr="006E1522">
        <w:rPr>
          <w:b/>
        </w:rPr>
        <w:t>0 min)</w:t>
      </w:r>
    </w:p>
    <w:p w14:paraId="6F55A942" w14:textId="77777777" w:rsidR="00345E83" w:rsidRDefault="00345E83" w:rsidP="00090C13">
      <w:pPr>
        <w:pStyle w:val="ListParagraph"/>
        <w:numPr>
          <w:ilvl w:val="0"/>
          <w:numId w:val="14"/>
        </w:numPr>
      </w:pPr>
      <w:r w:rsidRPr="006E1522">
        <w:t>(From previous activity) 4.2 Observing Ethanol Burning Worksheet</w:t>
      </w:r>
    </w:p>
    <w:p w14:paraId="444B334D" w14:textId="77777777" w:rsidR="00345E83" w:rsidRPr="009A3BE1" w:rsidRDefault="00345E83" w:rsidP="00090C13">
      <w:pPr>
        <w:pStyle w:val="ListParagraph"/>
        <w:numPr>
          <w:ilvl w:val="0"/>
          <w:numId w:val="14"/>
        </w:numPr>
      </w:pPr>
      <w:r w:rsidRPr="006E1522">
        <w:t xml:space="preserve">(From Previous Activity) </w:t>
      </w:r>
      <w:r w:rsidRPr="006E1522">
        <w:rPr>
          <w:color w:val="0000FF"/>
        </w:rPr>
        <w:t>4.2 Ethanol Burning Class Results 11 x 17 Poster</w:t>
      </w:r>
      <w:r>
        <w:rPr>
          <w:color w:val="0000FF"/>
        </w:rPr>
        <w:t xml:space="preserve"> </w:t>
      </w:r>
      <w:r w:rsidRPr="009A3BE1">
        <w:rPr>
          <w:color w:val="000000" w:themeColor="text1"/>
        </w:rPr>
        <w:t xml:space="preserve">(or </w:t>
      </w:r>
      <w:r>
        <w:rPr>
          <w:color w:val="0000FF"/>
        </w:rPr>
        <w:t>spreadsheet</w:t>
      </w:r>
      <w:r w:rsidRPr="009A3BE1">
        <w:rPr>
          <w:color w:val="000000" w:themeColor="text1"/>
        </w:rPr>
        <w:t xml:space="preserve">) </w:t>
      </w:r>
      <w:r w:rsidRPr="006E1522">
        <w:t>(1 per class)</w:t>
      </w:r>
    </w:p>
    <w:p w14:paraId="13FBE139" w14:textId="77777777" w:rsidR="00345E83" w:rsidRPr="006E1522" w:rsidRDefault="00345E83" w:rsidP="00345E83">
      <w:pPr>
        <w:contextualSpacing/>
        <w:rPr>
          <w:b/>
          <w:i/>
        </w:rPr>
      </w:pPr>
      <w:bookmarkStart w:id="18" w:name="_Toc299202946"/>
      <w:r w:rsidRPr="006E1522">
        <w:rPr>
          <w:b/>
        </w:rPr>
        <w:t>Activity 4.4: Molecular Models for Ethanol Burning (</w:t>
      </w:r>
      <w:r>
        <w:rPr>
          <w:b/>
        </w:rPr>
        <w:t>5</w:t>
      </w:r>
      <w:r w:rsidRPr="006E1522">
        <w:rPr>
          <w:b/>
        </w:rPr>
        <w:t>0 min)</w:t>
      </w:r>
      <w:bookmarkEnd w:id="18"/>
    </w:p>
    <w:p w14:paraId="40FC0FCA" w14:textId="77777777" w:rsidR="00345E83" w:rsidRPr="006E1522" w:rsidRDefault="00345E83" w:rsidP="00090C13">
      <w:pPr>
        <w:pStyle w:val="ListParagraph"/>
        <w:numPr>
          <w:ilvl w:val="0"/>
          <w:numId w:val="14"/>
        </w:numPr>
      </w:pPr>
      <w:r w:rsidRPr="006E1522">
        <w:t>Molecular model kit (1 per pair of students)</w:t>
      </w:r>
    </w:p>
    <w:p w14:paraId="20F6882F" w14:textId="77777777" w:rsidR="00345E83" w:rsidRPr="006E1522" w:rsidRDefault="00345E83" w:rsidP="00090C13">
      <w:pPr>
        <w:pStyle w:val="ListParagraph"/>
        <w:numPr>
          <w:ilvl w:val="0"/>
          <w:numId w:val="14"/>
        </w:numPr>
      </w:pPr>
      <w:r w:rsidRPr="006E1522">
        <w:t>Scissors (1 per pair of students)</w:t>
      </w:r>
    </w:p>
    <w:p w14:paraId="2CD337B6" w14:textId="77777777" w:rsidR="00345E83" w:rsidRPr="006E1522" w:rsidRDefault="00345E83" w:rsidP="00090C13">
      <w:pPr>
        <w:pStyle w:val="ListParagraph"/>
        <w:numPr>
          <w:ilvl w:val="0"/>
          <w:numId w:val="14"/>
        </w:numPr>
      </w:pPr>
      <w:r w:rsidRPr="006E1522">
        <w:t>Twist ties (at least 12 per pair of students)</w:t>
      </w:r>
    </w:p>
    <w:p w14:paraId="3E0D0348" w14:textId="77777777" w:rsidR="00345E83" w:rsidRPr="006E1522" w:rsidRDefault="00345E83" w:rsidP="00345E83">
      <w:pPr>
        <w:contextualSpacing/>
        <w:rPr>
          <w:b/>
          <w:i/>
        </w:rPr>
      </w:pPr>
      <w:bookmarkStart w:id="19" w:name="_Toc299202947"/>
      <w:r w:rsidRPr="006E1522">
        <w:rPr>
          <w:b/>
        </w:rPr>
        <w:t>Activity 4.5: Explaining Ethanol Burning (</w:t>
      </w:r>
      <w:r>
        <w:rPr>
          <w:b/>
        </w:rPr>
        <w:t>4</w:t>
      </w:r>
      <w:r w:rsidRPr="006E1522">
        <w:rPr>
          <w:b/>
        </w:rPr>
        <w:t>0 min)</w:t>
      </w:r>
      <w:bookmarkEnd w:id="19"/>
    </w:p>
    <w:p w14:paraId="1443A38C" w14:textId="77777777" w:rsidR="00345E83" w:rsidRPr="006E1522" w:rsidRDefault="00345E83" w:rsidP="00090C13">
      <w:pPr>
        <w:pStyle w:val="ListParagraph"/>
        <w:numPr>
          <w:ilvl w:val="0"/>
          <w:numId w:val="15"/>
        </w:numPr>
      </w:pPr>
      <w:r w:rsidRPr="006E1522">
        <w:t xml:space="preserve">(From previous activity) </w:t>
      </w:r>
      <w:r w:rsidRPr="006E1522">
        <w:rPr>
          <w:color w:val="0000FF"/>
        </w:rPr>
        <w:t>4.3 Evidence-Based Arguments Tool for Ethanol Burning</w:t>
      </w:r>
    </w:p>
    <w:p w14:paraId="01E5E2CB" w14:textId="77777777" w:rsidR="00345E83" w:rsidRPr="006E1522" w:rsidRDefault="00345E83" w:rsidP="00345E83">
      <w:pPr>
        <w:contextualSpacing/>
        <w:rPr>
          <w:b/>
          <w:i/>
        </w:rPr>
      </w:pPr>
      <w:bookmarkStart w:id="20" w:name="_Toc299202948"/>
      <w:r>
        <w:rPr>
          <w:b/>
        </w:rPr>
        <w:t xml:space="preserve">(Optional) </w:t>
      </w:r>
      <w:r w:rsidRPr="006E1522">
        <w:rPr>
          <w:b/>
        </w:rPr>
        <w:t>Activity 5.1: Molecular Modeling for Methane Burning (40 min)</w:t>
      </w:r>
      <w:bookmarkEnd w:id="20"/>
    </w:p>
    <w:p w14:paraId="6B3A2A4F" w14:textId="77777777" w:rsidR="00345E83" w:rsidRPr="006E1522" w:rsidRDefault="00345E83" w:rsidP="00090C13">
      <w:pPr>
        <w:pStyle w:val="ListParagraph"/>
        <w:numPr>
          <w:ilvl w:val="0"/>
          <w:numId w:val="15"/>
        </w:numPr>
      </w:pPr>
      <w:r w:rsidRPr="006E1522">
        <w:t>Molecular modeling kit (1 per pair of students)</w:t>
      </w:r>
    </w:p>
    <w:p w14:paraId="31760B1E" w14:textId="77777777" w:rsidR="00345E83" w:rsidRPr="006E1522" w:rsidRDefault="00345E83" w:rsidP="00090C13">
      <w:pPr>
        <w:pStyle w:val="ListParagraph"/>
        <w:numPr>
          <w:ilvl w:val="0"/>
          <w:numId w:val="15"/>
        </w:numPr>
      </w:pPr>
      <w:r w:rsidRPr="006E1522">
        <w:t>Scissors (1 per pair of students)</w:t>
      </w:r>
    </w:p>
    <w:p w14:paraId="18955664" w14:textId="77777777" w:rsidR="00345E83" w:rsidRPr="006E1522" w:rsidRDefault="00345E83" w:rsidP="00090C13">
      <w:pPr>
        <w:pStyle w:val="ListParagraph"/>
        <w:numPr>
          <w:ilvl w:val="0"/>
          <w:numId w:val="15"/>
        </w:numPr>
      </w:pPr>
      <w:r w:rsidRPr="006E1522">
        <w:t>Twist ties (12 per pair of students)</w:t>
      </w:r>
    </w:p>
    <w:p w14:paraId="342001A9" w14:textId="77777777" w:rsidR="00345E83" w:rsidRPr="006E1522" w:rsidRDefault="00345E83" w:rsidP="00345E83">
      <w:pPr>
        <w:contextualSpacing/>
        <w:rPr>
          <w:b/>
          <w:i/>
        </w:rPr>
      </w:pPr>
      <w:bookmarkStart w:id="21" w:name="_Toc299202949"/>
      <w:r w:rsidRPr="006E1522">
        <w:rPr>
          <w:b/>
        </w:rPr>
        <w:t>Activity 5.3: Preparing for Future Units – Organic vs. Inorganic (40 min)</w:t>
      </w:r>
      <w:bookmarkEnd w:id="21"/>
    </w:p>
    <w:p w14:paraId="4AEC873C" w14:textId="48A7290B" w:rsidR="00345E83" w:rsidRPr="006E1522" w:rsidRDefault="00345E83" w:rsidP="00090C13">
      <w:pPr>
        <w:pStyle w:val="ListParagraph"/>
        <w:numPr>
          <w:ilvl w:val="0"/>
          <w:numId w:val="16"/>
        </w:numPr>
        <w:rPr>
          <w:color w:val="000000" w:themeColor="text1"/>
        </w:rPr>
      </w:pPr>
      <w:r w:rsidRPr="006E1522">
        <w:rPr>
          <w:bCs/>
          <w:color w:val="000000" w:themeColor="text1"/>
        </w:rPr>
        <w:t xml:space="preserve">(From previous activity) </w:t>
      </w:r>
      <w:r w:rsidRPr="006E1522">
        <w:rPr>
          <w:bCs/>
          <w:color w:val="0000FF"/>
        </w:rPr>
        <w:t xml:space="preserve">1.2 </w:t>
      </w:r>
      <w:r w:rsidR="00DB524C">
        <w:rPr>
          <w:bCs/>
          <w:color w:val="0000FF"/>
        </w:rPr>
        <w:t>Expressing Ideas and Questions</w:t>
      </w:r>
      <w:r w:rsidRPr="006E1522">
        <w:rPr>
          <w:bCs/>
          <w:color w:val="0000FF"/>
        </w:rPr>
        <w:t xml:space="preserve"> about Ethanol Burning </w:t>
      </w:r>
      <w:r w:rsidRPr="006E1522">
        <w:rPr>
          <w:bCs/>
          <w:color w:val="000000" w:themeColor="text1"/>
        </w:rPr>
        <w:t>with student ideas</w:t>
      </w:r>
    </w:p>
    <w:p w14:paraId="6F0CF6A4" w14:textId="77777777" w:rsidR="00345E83" w:rsidRPr="006E1522" w:rsidRDefault="00345E83" w:rsidP="00345E83">
      <w:pPr>
        <w:contextualSpacing/>
        <w:rPr>
          <w:b/>
          <w:i/>
        </w:rPr>
      </w:pPr>
      <w:bookmarkStart w:id="22" w:name="_Toc299202950"/>
      <w:r w:rsidRPr="006E1522">
        <w:rPr>
          <w:b/>
        </w:rPr>
        <w:t>Activity 5.5: Systems and Scale Unit Posttest (20 min)</w:t>
      </w:r>
      <w:bookmarkEnd w:id="22"/>
    </w:p>
    <w:p w14:paraId="5F5ED65B" w14:textId="77777777" w:rsidR="00345E83" w:rsidRPr="006E1522" w:rsidRDefault="00345E83" w:rsidP="00090C13">
      <w:pPr>
        <w:pStyle w:val="ListParagraph"/>
        <w:numPr>
          <w:ilvl w:val="0"/>
          <w:numId w:val="16"/>
        </w:numPr>
      </w:pPr>
      <w:r w:rsidRPr="006E1522">
        <w:t>Pencils (1 per student</w:t>
      </w:r>
      <w:r>
        <w:t>, for paper version</w:t>
      </w:r>
      <w:r w:rsidRPr="006E1522">
        <w:t>)</w:t>
      </w:r>
    </w:p>
    <w:p w14:paraId="737086CA" w14:textId="7F373609" w:rsidR="00345E83" w:rsidRPr="002E5EBE" w:rsidRDefault="00345E83" w:rsidP="00345E83">
      <w:pPr>
        <w:pStyle w:val="ListParagraph"/>
        <w:numPr>
          <w:ilvl w:val="0"/>
          <w:numId w:val="16"/>
        </w:numPr>
      </w:pPr>
      <w:r w:rsidRPr="006E1522">
        <w:t>Computer with an Internet connection (1 per student, for online version)</w:t>
      </w:r>
    </w:p>
    <w:p w14:paraId="3EEFF42F" w14:textId="6EBEBB3A" w:rsidR="00345E83" w:rsidRDefault="00345E83" w:rsidP="005C1C42">
      <w:pPr>
        <w:pStyle w:val="Heading3"/>
        <w:rPr>
          <w:color w:val="FF0000"/>
        </w:rPr>
      </w:pPr>
      <w:r w:rsidRPr="005F31A5">
        <w:t>Materials Available on the Website</w:t>
      </w:r>
      <w:bookmarkStart w:id="23" w:name="_Toc299202951"/>
      <w:r w:rsidR="005C1C42">
        <w:t xml:space="preserve"> </w:t>
      </w:r>
      <w:r w:rsidR="005C1C42">
        <w:rPr>
          <w:color w:val="FF0000"/>
        </w:rPr>
        <w:t>[accordion]</w:t>
      </w:r>
    </w:p>
    <w:p w14:paraId="6A35E0D8" w14:textId="395CF373" w:rsidR="0069204D" w:rsidRDefault="0069204D" w:rsidP="00125AC7">
      <w:pPr>
        <w:pStyle w:val="Heading3"/>
        <w:rPr>
          <w:color w:val="0000FF"/>
        </w:rPr>
      </w:pPr>
      <w:r>
        <w:t>Recurring Resources</w:t>
      </w:r>
    </w:p>
    <w:p w14:paraId="391818D0" w14:textId="5C593D85" w:rsidR="002F774D" w:rsidRPr="002F774D" w:rsidRDefault="002F774D" w:rsidP="002F774D">
      <w:pPr>
        <w:pStyle w:val="ListParagraph"/>
        <w:numPr>
          <w:ilvl w:val="0"/>
          <w:numId w:val="42"/>
        </w:numPr>
        <w:rPr>
          <w:i/>
          <w:color w:val="0000FF"/>
        </w:rPr>
      </w:pPr>
      <w:bookmarkStart w:id="24" w:name="_Toc299202960"/>
      <w:r w:rsidRPr="006E1522">
        <w:rPr>
          <w:color w:val="0000FF"/>
        </w:rPr>
        <w:t>Powers of Ten 11 x 17 Poster</w:t>
      </w:r>
      <w:bookmarkEnd w:id="24"/>
      <w:r w:rsidRPr="006E1522">
        <w:rPr>
          <w:color w:val="0000FF"/>
        </w:rPr>
        <w:t xml:space="preserve"> </w:t>
      </w:r>
      <w:r w:rsidRPr="006E1522">
        <w:t>(1 per class)</w:t>
      </w:r>
    </w:p>
    <w:p w14:paraId="6699F50D" w14:textId="12E3DBAC" w:rsidR="002F774D" w:rsidRPr="002F774D" w:rsidRDefault="002F774D" w:rsidP="002F774D">
      <w:pPr>
        <w:pStyle w:val="ListParagraph"/>
        <w:numPr>
          <w:ilvl w:val="0"/>
          <w:numId w:val="42"/>
        </w:numPr>
        <w:rPr>
          <w:b/>
          <w:i/>
          <w:color w:val="0000FF"/>
        </w:rPr>
      </w:pPr>
      <w:bookmarkStart w:id="25" w:name="_Toc299202965"/>
      <w:r w:rsidRPr="006E1522">
        <w:rPr>
          <w:color w:val="0000FF"/>
        </w:rPr>
        <w:t>Powers of Ten with Pictures 11 x 17 Poster</w:t>
      </w:r>
      <w:bookmarkEnd w:id="25"/>
      <w:r w:rsidRPr="006E1522">
        <w:rPr>
          <w:color w:val="0000FF"/>
        </w:rPr>
        <w:t xml:space="preserve"> </w:t>
      </w:r>
      <w:r w:rsidRPr="006E1522">
        <w:t>(1 per class)</w:t>
      </w:r>
    </w:p>
    <w:p w14:paraId="5F70C887" w14:textId="1B5FB4BB" w:rsidR="0069204D" w:rsidRDefault="0069204D" w:rsidP="0069204D">
      <w:pPr>
        <w:pStyle w:val="ListParagraph"/>
        <w:numPr>
          <w:ilvl w:val="0"/>
          <w:numId w:val="42"/>
        </w:numPr>
        <w:rPr>
          <w:color w:val="0000FF"/>
        </w:rPr>
      </w:pPr>
      <w:r>
        <w:rPr>
          <w:color w:val="0000FF"/>
        </w:rPr>
        <w:t>Learning Tracking Tool</w:t>
      </w:r>
      <w:r w:rsidR="009E1CC9">
        <w:rPr>
          <w:color w:val="0000FF"/>
        </w:rPr>
        <w:t xml:space="preserve"> for Systems and Scale</w:t>
      </w:r>
    </w:p>
    <w:p w14:paraId="04C9DD1B" w14:textId="527B15EE" w:rsidR="0069204D" w:rsidRPr="00DA2635" w:rsidRDefault="0069204D" w:rsidP="0069204D">
      <w:pPr>
        <w:pStyle w:val="ListParagraph"/>
        <w:numPr>
          <w:ilvl w:val="0"/>
          <w:numId w:val="42"/>
        </w:numPr>
        <w:rPr>
          <w:color w:val="0000FF"/>
        </w:rPr>
      </w:pPr>
      <w:r>
        <w:rPr>
          <w:color w:val="0000FF"/>
        </w:rPr>
        <w:t>Assessing the Learning Tracking Tool</w:t>
      </w:r>
      <w:r w:rsidR="009E1CC9" w:rsidRPr="009E1CC9">
        <w:rPr>
          <w:color w:val="0000FF"/>
        </w:rPr>
        <w:t xml:space="preserve"> </w:t>
      </w:r>
      <w:r w:rsidR="009E1CC9">
        <w:rPr>
          <w:color w:val="0000FF"/>
        </w:rPr>
        <w:t>for Systems and Scale</w:t>
      </w:r>
    </w:p>
    <w:p w14:paraId="4F34042A" w14:textId="0841C752" w:rsidR="0069204D" w:rsidRDefault="0069204D" w:rsidP="0069204D">
      <w:pPr>
        <w:pStyle w:val="ListParagraph"/>
        <w:numPr>
          <w:ilvl w:val="0"/>
          <w:numId w:val="42"/>
        </w:numPr>
        <w:rPr>
          <w:color w:val="0000FF"/>
        </w:rPr>
      </w:pPr>
      <w:r>
        <w:rPr>
          <w:color w:val="000000" w:themeColor="text1"/>
        </w:rPr>
        <w:lastRenderedPageBreak/>
        <w:t xml:space="preserve">(Optional) </w:t>
      </w:r>
      <w:r>
        <w:rPr>
          <w:color w:val="0000FF"/>
        </w:rPr>
        <w:t>Big Idea Probe: Fill '</w:t>
      </w:r>
      <w:proofErr w:type="spellStart"/>
      <w:r>
        <w:rPr>
          <w:color w:val="0000FF"/>
        </w:rPr>
        <w:t>Er</w:t>
      </w:r>
      <w:proofErr w:type="spellEnd"/>
      <w:r>
        <w:rPr>
          <w:color w:val="0000FF"/>
        </w:rPr>
        <w:t xml:space="preserve"> Up</w:t>
      </w:r>
    </w:p>
    <w:p w14:paraId="1990914F" w14:textId="122377E2" w:rsidR="0069204D" w:rsidRPr="002F774D" w:rsidRDefault="0069204D" w:rsidP="0069204D">
      <w:pPr>
        <w:pStyle w:val="ListParagraph"/>
        <w:numPr>
          <w:ilvl w:val="0"/>
          <w:numId w:val="41"/>
        </w:numPr>
        <w:ind w:left="360"/>
      </w:pPr>
      <w:r>
        <w:rPr>
          <w:color w:val="000000" w:themeColor="text1"/>
        </w:rPr>
        <w:t xml:space="preserve">(Optional) </w:t>
      </w:r>
      <w:r w:rsidRPr="005B2E54">
        <w:rPr>
          <w:color w:val="0331FF"/>
        </w:rPr>
        <w:t>Assessing the Big Idea Probe: Fill '</w:t>
      </w:r>
      <w:proofErr w:type="spellStart"/>
      <w:r w:rsidRPr="005B2E54">
        <w:rPr>
          <w:color w:val="0331FF"/>
        </w:rPr>
        <w:t>Er</w:t>
      </w:r>
      <w:proofErr w:type="spellEnd"/>
      <w:r w:rsidRPr="005B2E54">
        <w:rPr>
          <w:color w:val="0331FF"/>
        </w:rPr>
        <w:t xml:space="preserve"> Up</w:t>
      </w:r>
    </w:p>
    <w:p w14:paraId="08029573" w14:textId="77777777" w:rsidR="002F774D" w:rsidRDefault="002F774D" w:rsidP="002F774D">
      <w:pPr>
        <w:pStyle w:val="ListParagraph"/>
        <w:numPr>
          <w:ilvl w:val="0"/>
          <w:numId w:val="41"/>
        </w:numPr>
        <w:ind w:left="360"/>
      </w:pPr>
      <w:r w:rsidRPr="0039487D">
        <w:rPr>
          <w:color w:val="0000F1"/>
        </w:rPr>
        <w:t xml:space="preserve">Example Systems and Scale Explanations Handout </w:t>
      </w:r>
      <w:r w:rsidRPr="009A3BE1">
        <w:t>(1 per student or per group)</w:t>
      </w:r>
    </w:p>
    <w:p w14:paraId="2751CE07" w14:textId="2D15671A" w:rsidR="002F774D" w:rsidRDefault="002F774D" w:rsidP="002F774D">
      <w:pPr>
        <w:pStyle w:val="ListParagraph"/>
        <w:numPr>
          <w:ilvl w:val="0"/>
          <w:numId w:val="41"/>
        </w:numPr>
        <w:ind w:left="360"/>
      </w:pPr>
      <w:r w:rsidRPr="002F774D">
        <w:rPr>
          <w:color w:val="0000FF"/>
        </w:rPr>
        <w:t>Burning Ethanol Video</w:t>
      </w:r>
    </w:p>
    <w:p w14:paraId="5A233334" w14:textId="66F070FA" w:rsidR="0069204D" w:rsidRPr="0039487D" w:rsidRDefault="0069204D" w:rsidP="0069204D">
      <w:pPr>
        <w:pStyle w:val="ListParagraph"/>
        <w:numPr>
          <w:ilvl w:val="0"/>
          <w:numId w:val="41"/>
        </w:numPr>
        <w:ind w:left="360"/>
        <w:rPr>
          <w:color w:val="00B050"/>
        </w:rPr>
      </w:pPr>
      <w:r w:rsidRPr="0039487D">
        <w:rPr>
          <w:color w:val="00B050"/>
        </w:rPr>
        <w:t>Using Big Idea Probes</w:t>
      </w:r>
    </w:p>
    <w:p w14:paraId="5BB38ED2" w14:textId="5F6A2F69" w:rsidR="0069204D" w:rsidRPr="0039487D" w:rsidRDefault="0069204D" w:rsidP="00125AC7">
      <w:pPr>
        <w:pStyle w:val="ListParagraph"/>
        <w:rPr>
          <w:b/>
          <w:i/>
          <w:color w:val="00B050"/>
        </w:rPr>
      </w:pPr>
      <w:r w:rsidRPr="0039487D">
        <w:rPr>
          <w:color w:val="00B050"/>
        </w:rPr>
        <w:t>Three Questions Handout</w:t>
      </w:r>
    </w:p>
    <w:p w14:paraId="694CFDCA" w14:textId="5B152230" w:rsidR="0069204D" w:rsidRPr="0039487D" w:rsidRDefault="0069204D" w:rsidP="0069204D">
      <w:pPr>
        <w:pStyle w:val="ListParagraph"/>
        <w:rPr>
          <w:color w:val="00B050"/>
        </w:rPr>
      </w:pPr>
      <w:r w:rsidRPr="0039487D">
        <w:rPr>
          <w:color w:val="00B050"/>
        </w:rPr>
        <w:t>Three Questions 11x17 Poster</w:t>
      </w:r>
    </w:p>
    <w:p w14:paraId="524AE71F" w14:textId="7A6027A4" w:rsidR="009E1CC9" w:rsidRPr="002F774D" w:rsidRDefault="009E1CC9" w:rsidP="009E1CC9">
      <w:pPr>
        <w:pStyle w:val="ListParagraph"/>
        <w:rPr>
          <w:b/>
          <w:i/>
        </w:rPr>
      </w:pPr>
      <w:r w:rsidRPr="0039487D">
        <w:rPr>
          <w:color w:val="00B050"/>
        </w:rPr>
        <w:t xml:space="preserve">Molecular Models 11 x 17 Placemat </w:t>
      </w:r>
      <w:r w:rsidRPr="0039487D">
        <w:rPr>
          <w:color w:val="000000" w:themeColor="text1"/>
        </w:rPr>
        <w:t>(1 per pair of students)</w:t>
      </w:r>
    </w:p>
    <w:p w14:paraId="55DDB63D" w14:textId="03A3AF2B" w:rsidR="002F774D" w:rsidRPr="002F774D" w:rsidRDefault="002F774D" w:rsidP="002F774D">
      <w:pPr>
        <w:pStyle w:val="ListParagraph"/>
      </w:pPr>
      <w:r w:rsidRPr="002F774D">
        <w:rPr>
          <w:color w:val="00B050"/>
        </w:rPr>
        <w:t>Molecule 11 x 17 Poster</w:t>
      </w:r>
      <w:r w:rsidRPr="006E1522">
        <w:t xml:space="preserve"> (1 per class)</w:t>
      </w:r>
    </w:p>
    <w:p w14:paraId="585E6AF2" w14:textId="77777777" w:rsidR="009E1CC9" w:rsidRPr="0037475B" w:rsidRDefault="009E1CC9" w:rsidP="009E1CC9">
      <w:pPr>
        <w:pStyle w:val="ListParagraph"/>
        <w:rPr>
          <w:b/>
          <w:i/>
        </w:rPr>
      </w:pPr>
      <w:r w:rsidRPr="0039487D">
        <w:rPr>
          <w:color w:val="00B050"/>
        </w:rPr>
        <w:t xml:space="preserve">Forms of Energy Cards </w:t>
      </w:r>
      <w:r w:rsidRPr="006E1522">
        <w:t>(1 set per pair of students)</w:t>
      </w:r>
    </w:p>
    <w:p w14:paraId="0271C0F6" w14:textId="2A2961F2" w:rsidR="009E1CC9" w:rsidRPr="0039487D" w:rsidRDefault="009E1CC9" w:rsidP="009E1CC9">
      <w:pPr>
        <w:pStyle w:val="ListParagraph"/>
        <w:rPr>
          <w:color w:val="00B050"/>
        </w:rPr>
      </w:pPr>
      <w:r w:rsidRPr="0039487D">
        <w:rPr>
          <w:color w:val="00B050"/>
        </w:rPr>
        <w:t>BTB Color Handout</w:t>
      </w:r>
    </w:p>
    <w:p w14:paraId="6104465A" w14:textId="4FA2A34E" w:rsidR="009E1CC9" w:rsidRDefault="009E1CC9" w:rsidP="009E1CC9">
      <w:pPr>
        <w:pStyle w:val="ListParagraph"/>
        <w:rPr>
          <w:color w:val="00B050"/>
        </w:rPr>
      </w:pPr>
      <w:r w:rsidRPr="0039487D">
        <w:rPr>
          <w:color w:val="00B050"/>
        </w:rPr>
        <w:t>BTB Instruction and Information Handout</w:t>
      </w:r>
    </w:p>
    <w:p w14:paraId="511A83A2" w14:textId="77777777" w:rsidR="002F774D" w:rsidRPr="002F774D" w:rsidRDefault="002F774D" w:rsidP="002F774D">
      <w:pPr>
        <w:pStyle w:val="ListParagraph"/>
        <w:rPr>
          <w:color w:val="00B050"/>
        </w:rPr>
      </w:pPr>
      <w:r w:rsidRPr="002F774D">
        <w:rPr>
          <w:color w:val="00B050"/>
        </w:rPr>
        <w:t>Engaging Students with Readings and the Questions, Connections, Questions Reading Strategy Educator Resource</w:t>
      </w:r>
    </w:p>
    <w:p w14:paraId="09DE9EAE" w14:textId="5ACE9C55" w:rsidR="002F774D" w:rsidRPr="002F774D" w:rsidRDefault="002F774D" w:rsidP="002F774D">
      <w:pPr>
        <w:pStyle w:val="ListParagraph"/>
        <w:rPr>
          <w:color w:val="00B050"/>
        </w:rPr>
      </w:pPr>
      <w:r w:rsidRPr="002F774D">
        <w:rPr>
          <w:color w:val="00B050"/>
        </w:rPr>
        <w:t xml:space="preserve">Questions, Connections, Questions Student Reading Strategy </w:t>
      </w:r>
      <w:r>
        <w:rPr>
          <w:color w:val="00B050"/>
        </w:rPr>
        <w:br/>
      </w:r>
    </w:p>
    <w:p w14:paraId="16779235" w14:textId="77777777" w:rsidR="00345E83" w:rsidRPr="005F31A5" w:rsidRDefault="00345E83" w:rsidP="00345E83">
      <w:pPr>
        <w:rPr>
          <w:b/>
        </w:rPr>
      </w:pPr>
      <w:r w:rsidRPr="006E1522">
        <w:rPr>
          <w:b/>
        </w:rPr>
        <w:t>Activity 1.1: Systems and Scale Unit Pretest (20 min)</w:t>
      </w:r>
      <w:bookmarkEnd w:id="23"/>
    </w:p>
    <w:p w14:paraId="0430BAA6" w14:textId="77777777" w:rsidR="00345E83" w:rsidRPr="006E1522" w:rsidRDefault="00345E83" w:rsidP="00090C13">
      <w:pPr>
        <w:pStyle w:val="ListParagraph"/>
        <w:numPr>
          <w:ilvl w:val="0"/>
          <w:numId w:val="18"/>
        </w:numPr>
        <w:rPr>
          <w:b/>
          <w:i/>
          <w:color w:val="0000FF"/>
        </w:rPr>
      </w:pPr>
      <w:bookmarkStart w:id="26" w:name="_Toc299202952"/>
      <w:r w:rsidRPr="0039487D">
        <w:rPr>
          <w:color w:val="7030A0"/>
        </w:rPr>
        <w:t>Systems and Scale Unit Pretest</w:t>
      </w:r>
      <w:bookmarkEnd w:id="26"/>
      <w:r w:rsidRPr="0039487D">
        <w:rPr>
          <w:color w:val="7030A0"/>
        </w:rPr>
        <w:t xml:space="preserve"> </w:t>
      </w:r>
      <w:r w:rsidRPr="006E1522">
        <w:t>(1 per student or online)</w:t>
      </w:r>
    </w:p>
    <w:p w14:paraId="3BA50B92" w14:textId="2CFF7D97" w:rsidR="0069204D" w:rsidRPr="0039487D" w:rsidRDefault="00345E83">
      <w:pPr>
        <w:pStyle w:val="ListParagraph"/>
        <w:numPr>
          <w:ilvl w:val="0"/>
          <w:numId w:val="18"/>
        </w:numPr>
        <w:rPr>
          <w:b/>
          <w:i/>
          <w:color w:val="7030A0"/>
        </w:rPr>
      </w:pPr>
      <w:bookmarkStart w:id="27" w:name="_Toc299202953"/>
      <w:r w:rsidRPr="0039487D">
        <w:rPr>
          <w:color w:val="7030A0"/>
        </w:rPr>
        <w:t>Assessing Systems and Scale Unit Pretest</w:t>
      </w:r>
      <w:bookmarkEnd w:id="27"/>
      <w:r w:rsidRPr="0039487D">
        <w:rPr>
          <w:color w:val="7030A0"/>
        </w:rPr>
        <w:t xml:space="preserve"> </w:t>
      </w:r>
    </w:p>
    <w:p w14:paraId="134E9151" w14:textId="4FDE667C" w:rsidR="00345E83" w:rsidRPr="006E1522" w:rsidRDefault="00345E83" w:rsidP="00345E83">
      <w:pPr>
        <w:rPr>
          <w:b/>
          <w:i/>
        </w:rPr>
      </w:pPr>
      <w:bookmarkStart w:id="28" w:name="_Toc299202954"/>
      <w:r w:rsidRPr="006E1522">
        <w:rPr>
          <w:b/>
        </w:rPr>
        <w:t xml:space="preserve">Activity 1.2: </w:t>
      </w:r>
      <w:r w:rsidR="00DB524C">
        <w:rPr>
          <w:b/>
        </w:rPr>
        <w:t>Expressing Ideas and Questions</w:t>
      </w:r>
      <w:r w:rsidRPr="006E1522">
        <w:rPr>
          <w:b/>
        </w:rPr>
        <w:t xml:space="preserve"> about Ethanol Burning (</w:t>
      </w:r>
      <w:r>
        <w:rPr>
          <w:b/>
        </w:rPr>
        <w:t>4</w:t>
      </w:r>
      <w:r w:rsidRPr="006E1522">
        <w:rPr>
          <w:b/>
        </w:rPr>
        <w:t>0 min)</w:t>
      </w:r>
      <w:bookmarkEnd w:id="28"/>
    </w:p>
    <w:p w14:paraId="48298D7E" w14:textId="2CA55945" w:rsidR="00345E83" w:rsidRPr="006E1522" w:rsidRDefault="00345E83" w:rsidP="00090C13">
      <w:pPr>
        <w:pStyle w:val="ListParagraph"/>
        <w:numPr>
          <w:ilvl w:val="0"/>
          <w:numId w:val="19"/>
        </w:numPr>
        <w:rPr>
          <w:b/>
          <w:i/>
          <w:color w:val="0000FF"/>
        </w:rPr>
      </w:pPr>
      <w:bookmarkStart w:id="29" w:name="_Toc299202955"/>
      <w:r w:rsidRPr="006E1522">
        <w:rPr>
          <w:color w:val="0000FF"/>
        </w:rPr>
        <w:t xml:space="preserve">1.2 </w:t>
      </w:r>
      <w:r w:rsidR="00DB524C">
        <w:rPr>
          <w:color w:val="0000FF"/>
        </w:rPr>
        <w:t>Expressing Ideas and Questions</w:t>
      </w:r>
      <w:r w:rsidRPr="006E1522">
        <w:rPr>
          <w:color w:val="0000FF"/>
        </w:rPr>
        <w:t xml:space="preserve"> Tool for Ethanol Burning</w:t>
      </w:r>
      <w:bookmarkEnd w:id="29"/>
      <w:r w:rsidRPr="006E1522">
        <w:rPr>
          <w:color w:val="0000FF"/>
        </w:rPr>
        <w:t xml:space="preserve"> </w:t>
      </w:r>
      <w:r w:rsidRPr="006E1522">
        <w:t>(1 per student)</w:t>
      </w:r>
    </w:p>
    <w:p w14:paraId="7D25F608" w14:textId="5FFDEC0C" w:rsidR="00345E83" w:rsidRPr="0039487D" w:rsidRDefault="00345E83" w:rsidP="00090C13">
      <w:pPr>
        <w:pStyle w:val="ListParagraph"/>
        <w:numPr>
          <w:ilvl w:val="0"/>
          <w:numId w:val="19"/>
        </w:numPr>
        <w:rPr>
          <w:b/>
          <w:i/>
          <w:color w:val="7030A0"/>
        </w:rPr>
      </w:pPr>
      <w:bookmarkStart w:id="30" w:name="_Toc299202956"/>
      <w:r w:rsidRPr="0039487D">
        <w:rPr>
          <w:color w:val="7030A0"/>
        </w:rPr>
        <w:t xml:space="preserve">1.2 Assessing the </w:t>
      </w:r>
      <w:r w:rsidR="00DB524C" w:rsidRPr="0039487D">
        <w:rPr>
          <w:color w:val="7030A0"/>
        </w:rPr>
        <w:t>Expressing Ideas and Questions</w:t>
      </w:r>
      <w:r w:rsidRPr="0039487D">
        <w:rPr>
          <w:color w:val="7030A0"/>
        </w:rPr>
        <w:t xml:space="preserve"> Tool for Ethanol Burning</w:t>
      </w:r>
      <w:bookmarkEnd w:id="30"/>
    </w:p>
    <w:p w14:paraId="345C9A40" w14:textId="0A4BAEC0" w:rsidR="00345E83" w:rsidRPr="008E1E5B" w:rsidRDefault="00345E83" w:rsidP="00090C13">
      <w:pPr>
        <w:pStyle w:val="ListParagraph"/>
        <w:numPr>
          <w:ilvl w:val="0"/>
          <w:numId w:val="19"/>
        </w:numPr>
        <w:rPr>
          <w:b/>
          <w:i/>
          <w:color w:val="0000FF"/>
        </w:rPr>
      </w:pPr>
      <w:bookmarkStart w:id="31" w:name="_Toc299202957"/>
      <w:r w:rsidRPr="006E1522">
        <w:rPr>
          <w:color w:val="0000FF"/>
        </w:rPr>
        <w:t xml:space="preserve">1.2 </w:t>
      </w:r>
      <w:r w:rsidR="00DB524C">
        <w:rPr>
          <w:color w:val="0000FF"/>
        </w:rPr>
        <w:t>Expressing Ideas and Questions</w:t>
      </w:r>
      <w:r w:rsidRPr="006E1522">
        <w:rPr>
          <w:color w:val="0000FF"/>
        </w:rPr>
        <w:t xml:space="preserve"> about Ethanol Burning PPT</w:t>
      </w:r>
      <w:bookmarkEnd w:id="31"/>
    </w:p>
    <w:p w14:paraId="3FF525CD" w14:textId="77777777" w:rsidR="002E5EBE" w:rsidRDefault="00345E83" w:rsidP="002E5EBE">
      <w:pPr>
        <w:pStyle w:val="ListParagraph"/>
        <w:numPr>
          <w:ilvl w:val="0"/>
          <w:numId w:val="0"/>
        </w:numPr>
        <w:spacing w:after="0"/>
        <w:ind w:left="360"/>
        <w:rPr>
          <w:color w:val="000000" w:themeColor="text1"/>
        </w:rPr>
      </w:pPr>
      <w:r w:rsidRPr="008E1E5B">
        <w:rPr>
          <w:color w:val="0000FF"/>
        </w:rPr>
        <w:t xml:space="preserve">1.2 Systems and Scale Storyline Reading: Learning from the Work of Elizabeth </w:t>
      </w:r>
      <w:proofErr w:type="spellStart"/>
      <w:r w:rsidRPr="008E1E5B">
        <w:rPr>
          <w:color w:val="0000FF"/>
        </w:rPr>
        <w:t>Fulhame</w:t>
      </w:r>
      <w:proofErr w:type="spellEnd"/>
      <w:r w:rsidRPr="008E1E5B">
        <w:rPr>
          <w:color w:val="0000FF"/>
        </w:rPr>
        <w:t xml:space="preserve"> </w:t>
      </w:r>
      <w:r w:rsidRPr="008E1E5B">
        <w:rPr>
          <w:color w:val="000000" w:themeColor="text1"/>
        </w:rPr>
        <w:t>(1 per student)</w:t>
      </w:r>
      <w:bookmarkStart w:id="32" w:name="_Toc299202959"/>
    </w:p>
    <w:p w14:paraId="160395E2" w14:textId="3F08D882" w:rsidR="00345E83" w:rsidRPr="002E5EBE" w:rsidRDefault="002E5EBE" w:rsidP="002E5EBE">
      <w:pPr>
        <w:spacing w:after="0"/>
        <w:rPr>
          <w:color w:val="000000" w:themeColor="text1"/>
        </w:rPr>
      </w:pPr>
      <w:r>
        <w:rPr>
          <w:b/>
        </w:rPr>
        <w:br/>
      </w:r>
      <w:r w:rsidR="00345E83" w:rsidRPr="002E5EBE">
        <w:rPr>
          <w:b/>
        </w:rPr>
        <w:t>Activity 2.1: Powers of Ten Video and Discussion (30 min)</w:t>
      </w:r>
      <w:bookmarkEnd w:id="32"/>
    </w:p>
    <w:p w14:paraId="00DCE17B" w14:textId="77777777" w:rsidR="00345E83" w:rsidRPr="006E1522" w:rsidRDefault="00345E83" w:rsidP="00090C13">
      <w:pPr>
        <w:pStyle w:val="ListParagraph"/>
        <w:numPr>
          <w:ilvl w:val="0"/>
          <w:numId w:val="20"/>
        </w:numPr>
        <w:rPr>
          <w:b/>
          <w:i/>
          <w:color w:val="0000FF"/>
        </w:rPr>
      </w:pPr>
      <w:bookmarkStart w:id="33" w:name="_Toc299202961"/>
      <w:r w:rsidRPr="006E1522">
        <w:rPr>
          <w:color w:val="0000FF"/>
        </w:rPr>
        <w:t>Powers of Ten video (http://www.youtube.com/watch?v=0fKBhvDjuy0)</w:t>
      </w:r>
      <w:bookmarkEnd w:id="33"/>
    </w:p>
    <w:p w14:paraId="34C2D74B" w14:textId="77777777" w:rsidR="00345E83" w:rsidRPr="006E1522" w:rsidRDefault="00345E83" w:rsidP="00090C13">
      <w:pPr>
        <w:pStyle w:val="ListParagraph"/>
        <w:numPr>
          <w:ilvl w:val="0"/>
          <w:numId w:val="20"/>
        </w:numPr>
        <w:rPr>
          <w:b/>
          <w:i/>
          <w:color w:val="0000FF"/>
        </w:rPr>
      </w:pPr>
      <w:bookmarkStart w:id="34" w:name="_Toc299202962"/>
      <w:r w:rsidRPr="006E1522">
        <w:rPr>
          <w:color w:val="0000FF"/>
        </w:rPr>
        <w:t>2.1 Powers of Ten PPT</w:t>
      </w:r>
      <w:bookmarkEnd w:id="34"/>
    </w:p>
    <w:p w14:paraId="31CA2726" w14:textId="77777777" w:rsidR="00345E83" w:rsidRPr="006E1522" w:rsidRDefault="00345E83" w:rsidP="00345E83">
      <w:pPr>
        <w:rPr>
          <w:b/>
          <w:i/>
        </w:rPr>
      </w:pPr>
      <w:bookmarkStart w:id="35" w:name="_Toc299202963"/>
      <w:r w:rsidRPr="006E1522">
        <w:rPr>
          <w:b/>
        </w:rPr>
        <w:t>(Optional) Activity 2.2: From Big to Small (30 min)</w:t>
      </w:r>
      <w:bookmarkEnd w:id="35"/>
    </w:p>
    <w:p w14:paraId="541626A4" w14:textId="77777777" w:rsidR="00345E83" w:rsidRPr="006E1522" w:rsidRDefault="00345E83" w:rsidP="00090C13">
      <w:pPr>
        <w:pStyle w:val="ListParagraph"/>
        <w:numPr>
          <w:ilvl w:val="0"/>
          <w:numId w:val="21"/>
        </w:numPr>
        <w:rPr>
          <w:b/>
          <w:i/>
          <w:color w:val="0000FF"/>
        </w:rPr>
      </w:pPr>
      <w:bookmarkStart w:id="36" w:name="_Toc299202966"/>
      <w:r w:rsidRPr="006E1522">
        <w:rPr>
          <w:color w:val="0000FF"/>
        </w:rPr>
        <w:t>2.2 Powers of Ten Cards</w:t>
      </w:r>
      <w:bookmarkEnd w:id="36"/>
      <w:r w:rsidRPr="006E1522">
        <w:rPr>
          <w:color w:val="0000FF"/>
        </w:rPr>
        <w:t xml:space="preserve"> </w:t>
      </w:r>
      <w:r w:rsidRPr="006E1522">
        <w:t>(1 per group)</w:t>
      </w:r>
    </w:p>
    <w:p w14:paraId="70D54FE8" w14:textId="77777777" w:rsidR="00345E83" w:rsidRPr="006E1522" w:rsidRDefault="00345E83" w:rsidP="00345E83">
      <w:pPr>
        <w:rPr>
          <w:b/>
          <w:i/>
        </w:rPr>
      </w:pPr>
      <w:bookmarkStart w:id="37" w:name="_Toc299202967"/>
      <w:r w:rsidRPr="006E1522">
        <w:rPr>
          <w:b/>
        </w:rPr>
        <w:t>Activity 2.3: Zooming into Air (30 min)</w:t>
      </w:r>
      <w:bookmarkEnd w:id="37"/>
    </w:p>
    <w:p w14:paraId="42677636" w14:textId="77777777" w:rsidR="00345E83" w:rsidRPr="006E1522" w:rsidRDefault="00345E83" w:rsidP="00090C13">
      <w:pPr>
        <w:pStyle w:val="ListParagraph"/>
        <w:numPr>
          <w:ilvl w:val="0"/>
          <w:numId w:val="22"/>
        </w:numPr>
        <w:rPr>
          <w:b/>
          <w:i/>
          <w:color w:val="0000FF"/>
        </w:rPr>
      </w:pPr>
      <w:bookmarkStart w:id="38" w:name="_Toc299202968"/>
      <w:r w:rsidRPr="006E1522">
        <w:rPr>
          <w:color w:val="0000FF"/>
        </w:rPr>
        <w:t xml:space="preserve">2.3 Zooming </w:t>
      </w:r>
      <w:proofErr w:type="gramStart"/>
      <w:r w:rsidRPr="006E1522">
        <w:rPr>
          <w:color w:val="0000FF"/>
        </w:rPr>
        <w:t>Into</w:t>
      </w:r>
      <w:proofErr w:type="gramEnd"/>
      <w:r w:rsidRPr="006E1522">
        <w:rPr>
          <w:color w:val="0000FF"/>
        </w:rPr>
        <w:t xml:space="preserve"> Air PPT</w:t>
      </w:r>
      <w:bookmarkEnd w:id="38"/>
    </w:p>
    <w:p w14:paraId="162EC412" w14:textId="77777777" w:rsidR="00345E83" w:rsidRPr="006E1522" w:rsidRDefault="00345E83" w:rsidP="00345E83">
      <w:pPr>
        <w:rPr>
          <w:b/>
          <w:i/>
        </w:rPr>
      </w:pPr>
      <w:bookmarkStart w:id="39" w:name="_Toc299202969"/>
      <w:r w:rsidRPr="006E1522">
        <w:rPr>
          <w:b/>
        </w:rPr>
        <w:t>Activity 2.4: Atoms and Molecules Quiz and Discussion (30 min)</w:t>
      </w:r>
      <w:bookmarkEnd w:id="39"/>
    </w:p>
    <w:p w14:paraId="1B24A0D6" w14:textId="77777777" w:rsidR="00345E83" w:rsidRPr="006E1522" w:rsidRDefault="00345E83" w:rsidP="00090C13">
      <w:pPr>
        <w:pStyle w:val="ListParagraph"/>
        <w:numPr>
          <w:ilvl w:val="0"/>
          <w:numId w:val="22"/>
        </w:numPr>
        <w:rPr>
          <w:color w:val="0000FF"/>
        </w:rPr>
      </w:pPr>
      <w:r w:rsidRPr="006E1522">
        <w:rPr>
          <w:color w:val="0000FF"/>
        </w:rPr>
        <w:t xml:space="preserve">2.4 Atoms and Molecules Quiz </w:t>
      </w:r>
      <w:r w:rsidRPr="006E1522">
        <w:t>(1 per student)</w:t>
      </w:r>
    </w:p>
    <w:p w14:paraId="673AF15B" w14:textId="77777777" w:rsidR="00345E83" w:rsidRPr="0039487D" w:rsidRDefault="00345E83" w:rsidP="00090C13">
      <w:pPr>
        <w:pStyle w:val="ListParagraph"/>
        <w:numPr>
          <w:ilvl w:val="0"/>
          <w:numId w:val="22"/>
        </w:numPr>
        <w:rPr>
          <w:color w:val="7030A0"/>
        </w:rPr>
      </w:pPr>
      <w:r w:rsidRPr="0039487D">
        <w:rPr>
          <w:color w:val="7030A0"/>
        </w:rPr>
        <w:t xml:space="preserve">2.4 Grading the Atoms and Molecules Quiz </w:t>
      </w:r>
    </w:p>
    <w:p w14:paraId="43A3E021" w14:textId="77777777" w:rsidR="00345E83" w:rsidRPr="006E1522" w:rsidRDefault="00345E83" w:rsidP="00345E83">
      <w:pPr>
        <w:rPr>
          <w:b/>
          <w:i/>
        </w:rPr>
      </w:pPr>
      <w:bookmarkStart w:id="40" w:name="_Toc299202970"/>
      <w:r w:rsidRPr="006E1522">
        <w:rPr>
          <w:b/>
        </w:rPr>
        <w:t>Activity 2.5: Using a Digital Balance and BTB (30 min)</w:t>
      </w:r>
      <w:bookmarkEnd w:id="40"/>
    </w:p>
    <w:p w14:paraId="6EA758F8" w14:textId="1276EE2E" w:rsidR="00766B4B" w:rsidRPr="00766B4B" w:rsidRDefault="00766B4B" w:rsidP="00766B4B">
      <w:pPr>
        <w:pStyle w:val="ListParagraph"/>
        <w:numPr>
          <w:ilvl w:val="0"/>
          <w:numId w:val="23"/>
        </w:numPr>
        <w:rPr>
          <w:b/>
          <w:i/>
          <w:color w:val="0000FF"/>
        </w:rPr>
      </w:pPr>
      <w:bookmarkStart w:id="41" w:name="_Toc299202974"/>
      <w:bookmarkStart w:id="42" w:name="_Toc299202971"/>
      <w:r w:rsidRPr="006E1522">
        <w:rPr>
          <w:color w:val="0000FF"/>
        </w:rPr>
        <w:t>2.5 Investigation Tools PPT</w:t>
      </w:r>
      <w:bookmarkEnd w:id="41"/>
    </w:p>
    <w:p w14:paraId="00DA368C" w14:textId="15DA3170" w:rsidR="00345E83" w:rsidRPr="006E1522" w:rsidRDefault="00345E83" w:rsidP="00090C13">
      <w:pPr>
        <w:pStyle w:val="ListParagraph"/>
        <w:numPr>
          <w:ilvl w:val="0"/>
          <w:numId w:val="23"/>
        </w:numPr>
        <w:rPr>
          <w:b/>
          <w:i/>
          <w:color w:val="0000FF"/>
        </w:rPr>
      </w:pPr>
      <w:r w:rsidRPr="006E1522">
        <w:rPr>
          <w:color w:val="0000FF"/>
        </w:rPr>
        <w:t>2.5 Class Results for Investigation Tools 11 x 17 Poster</w:t>
      </w:r>
      <w:bookmarkEnd w:id="42"/>
      <w:r w:rsidRPr="006E1522">
        <w:rPr>
          <w:color w:val="0000FF"/>
        </w:rPr>
        <w:t xml:space="preserve"> </w:t>
      </w:r>
      <w:r w:rsidRPr="006E1522">
        <w:t>(1 per class)</w:t>
      </w:r>
    </w:p>
    <w:p w14:paraId="1E62F3EA" w14:textId="77777777" w:rsidR="002F774D" w:rsidRPr="002F774D" w:rsidRDefault="00345E83" w:rsidP="00345E83">
      <w:pPr>
        <w:pStyle w:val="ListParagraph"/>
        <w:numPr>
          <w:ilvl w:val="0"/>
          <w:numId w:val="23"/>
        </w:numPr>
        <w:rPr>
          <w:b/>
          <w:i/>
          <w:color w:val="0000FF"/>
        </w:rPr>
      </w:pPr>
      <w:bookmarkStart w:id="43" w:name="_Toc299202972"/>
      <w:r w:rsidRPr="006E1522">
        <w:rPr>
          <w:color w:val="0000FF"/>
        </w:rPr>
        <w:t>2.5 Class Results for Investigation Tools Spreadsheet</w:t>
      </w:r>
      <w:bookmarkEnd w:id="43"/>
      <w:r w:rsidRPr="006E1522">
        <w:rPr>
          <w:color w:val="0000FF"/>
        </w:rPr>
        <w:t xml:space="preserve"> </w:t>
      </w:r>
      <w:r w:rsidRPr="006E1522">
        <w:t>(1 per class)</w:t>
      </w:r>
      <w:bookmarkStart w:id="44" w:name="_Toc299202975"/>
    </w:p>
    <w:p w14:paraId="14247CC2" w14:textId="6065044D" w:rsidR="00345E83" w:rsidRPr="002F774D" w:rsidRDefault="00345E83" w:rsidP="002F774D">
      <w:pPr>
        <w:rPr>
          <w:b/>
          <w:i/>
          <w:color w:val="0000FF"/>
        </w:rPr>
      </w:pPr>
      <w:r w:rsidRPr="002F774D">
        <w:rPr>
          <w:b/>
        </w:rPr>
        <w:t>Activity 3.1: Predictions about Soda Water Fizzing (20 min)</w:t>
      </w:r>
      <w:bookmarkEnd w:id="44"/>
    </w:p>
    <w:p w14:paraId="56D2E129" w14:textId="77777777" w:rsidR="00345E83" w:rsidRPr="006E1522" w:rsidRDefault="00345E83" w:rsidP="00090C13">
      <w:pPr>
        <w:pStyle w:val="ListParagraph"/>
        <w:numPr>
          <w:ilvl w:val="0"/>
          <w:numId w:val="24"/>
        </w:numPr>
        <w:rPr>
          <w:b/>
          <w:i/>
          <w:color w:val="0000FF"/>
        </w:rPr>
      </w:pPr>
      <w:bookmarkStart w:id="45" w:name="_Toc299202976"/>
      <w:r w:rsidRPr="006E1522">
        <w:rPr>
          <w:color w:val="0000FF"/>
        </w:rPr>
        <w:t>3.1 Predictions about Soda Water Fizzing PPT</w:t>
      </w:r>
      <w:bookmarkEnd w:id="45"/>
    </w:p>
    <w:p w14:paraId="7314D50E" w14:textId="77777777" w:rsidR="00345E83" w:rsidRPr="006E1522" w:rsidRDefault="00345E83" w:rsidP="00090C13">
      <w:pPr>
        <w:pStyle w:val="ListParagraph"/>
        <w:numPr>
          <w:ilvl w:val="0"/>
          <w:numId w:val="24"/>
        </w:numPr>
        <w:rPr>
          <w:b/>
          <w:i/>
          <w:color w:val="0000FF"/>
        </w:rPr>
      </w:pPr>
      <w:bookmarkStart w:id="46" w:name="_Toc299202977"/>
      <w:r w:rsidRPr="006E1522">
        <w:rPr>
          <w:color w:val="0000FF"/>
        </w:rPr>
        <w:lastRenderedPageBreak/>
        <w:t>3.1 Predictions Tool for Soda Water Fizzing</w:t>
      </w:r>
      <w:bookmarkEnd w:id="46"/>
      <w:r w:rsidRPr="006E1522">
        <w:t xml:space="preserve"> (1 per student)</w:t>
      </w:r>
    </w:p>
    <w:p w14:paraId="013E8143" w14:textId="77777777" w:rsidR="00345E83" w:rsidRPr="0039487D" w:rsidRDefault="00345E83" w:rsidP="00090C13">
      <w:pPr>
        <w:pStyle w:val="ListParagraph"/>
        <w:numPr>
          <w:ilvl w:val="0"/>
          <w:numId w:val="24"/>
        </w:numPr>
        <w:rPr>
          <w:b/>
          <w:i/>
          <w:color w:val="7030A0"/>
        </w:rPr>
      </w:pPr>
      <w:bookmarkStart w:id="47" w:name="_Toc299202978"/>
      <w:r w:rsidRPr="0039487D">
        <w:rPr>
          <w:color w:val="7030A0"/>
        </w:rPr>
        <w:t>3.1 Assessing the Predictions Tool for Soda Water Fizzing</w:t>
      </w:r>
      <w:bookmarkEnd w:id="47"/>
      <w:r w:rsidRPr="0039487D">
        <w:rPr>
          <w:color w:val="7030A0"/>
        </w:rPr>
        <w:t xml:space="preserve"> </w:t>
      </w:r>
    </w:p>
    <w:p w14:paraId="55F18E87" w14:textId="77777777" w:rsidR="00345E83" w:rsidRPr="006E1522" w:rsidRDefault="00345E83" w:rsidP="00345E83">
      <w:pPr>
        <w:rPr>
          <w:b/>
          <w:i/>
        </w:rPr>
      </w:pPr>
      <w:bookmarkStart w:id="48" w:name="_Toc299202981"/>
      <w:r w:rsidRPr="006E1522">
        <w:rPr>
          <w:b/>
        </w:rPr>
        <w:t>Activity 3.2: Observing Soda Water Fizzing (30 min)</w:t>
      </w:r>
      <w:bookmarkEnd w:id="48"/>
    </w:p>
    <w:p w14:paraId="2EF5AACF" w14:textId="77777777" w:rsidR="00345E83" w:rsidRPr="006E1522" w:rsidRDefault="00345E83" w:rsidP="00090C13">
      <w:pPr>
        <w:pStyle w:val="ListParagraph"/>
        <w:numPr>
          <w:ilvl w:val="0"/>
          <w:numId w:val="25"/>
        </w:numPr>
        <w:rPr>
          <w:b/>
          <w:i/>
          <w:color w:val="0000FF"/>
        </w:rPr>
      </w:pPr>
      <w:bookmarkStart w:id="49" w:name="_Toc299202982"/>
      <w:r w:rsidRPr="006E1522">
        <w:rPr>
          <w:color w:val="0000FF"/>
        </w:rPr>
        <w:t>3.2 Soda Water Fizzing Class Results 11 x 17 Poster</w:t>
      </w:r>
      <w:bookmarkEnd w:id="49"/>
      <w:r w:rsidRPr="006E1522">
        <w:rPr>
          <w:color w:val="0000FF"/>
        </w:rPr>
        <w:t xml:space="preserve"> </w:t>
      </w:r>
      <w:r w:rsidRPr="009A3BE1">
        <w:rPr>
          <w:color w:val="000000" w:themeColor="text1"/>
        </w:rPr>
        <w:t xml:space="preserve">(or </w:t>
      </w:r>
      <w:r>
        <w:rPr>
          <w:color w:val="0000FF"/>
        </w:rPr>
        <w:t>spreadsheet</w:t>
      </w:r>
      <w:r w:rsidRPr="009A3BE1">
        <w:rPr>
          <w:color w:val="000000" w:themeColor="text1"/>
        </w:rPr>
        <w:t>)</w:t>
      </w:r>
      <w:r>
        <w:rPr>
          <w:color w:val="0000FF"/>
        </w:rPr>
        <w:t xml:space="preserve"> </w:t>
      </w:r>
      <w:r w:rsidRPr="006E1522">
        <w:t>(1 per class)</w:t>
      </w:r>
    </w:p>
    <w:p w14:paraId="21A69D5E" w14:textId="77777777" w:rsidR="00345E83" w:rsidRPr="006E1522" w:rsidRDefault="00345E83" w:rsidP="00090C13">
      <w:pPr>
        <w:pStyle w:val="ListParagraph"/>
        <w:numPr>
          <w:ilvl w:val="0"/>
          <w:numId w:val="25"/>
        </w:numPr>
        <w:rPr>
          <w:b/>
          <w:i/>
        </w:rPr>
      </w:pPr>
      <w:bookmarkStart w:id="50" w:name="_Toc299202984"/>
      <w:r w:rsidRPr="006E1522">
        <w:rPr>
          <w:color w:val="0000FF"/>
        </w:rPr>
        <w:t>3.2 Observing Soda Water Fizzing Worksheet</w:t>
      </w:r>
      <w:bookmarkEnd w:id="50"/>
      <w:r w:rsidRPr="006E1522">
        <w:rPr>
          <w:color w:val="0000FF"/>
        </w:rPr>
        <w:t xml:space="preserve"> </w:t>
      </w:r>
      <w:r w:rsidRPr="006E1522">
        <w:t>(1 per student)</w:t>
      </w:r>
    </w:p>
    <w:p w14:paraId="0FEFF4A5" w14:textId="77777777" w:rsidR="00345E83" w:rsidRPr="0039487D" w:rsidRDefault="00345E83" w:rsidP="00090C13">
      <w:pPr>
        <w:pStyle w:val="ListParagraph"/>
        <w:numPr>
          <w:ilvl w:val="0"/>
          <w:numId w:val="25"/>
        </w:numPr>
        <w:rPr>
          <w:b/>
          <w:i/>
          <w:color w:val="7030A0"/>
        </w:rPr>
      </w:pPr>
      <w:bookmarkStart w:id="51" w:name="_Toc299202985"/>
      <w:r w:rsidRPr="0039487D">
        <w:rPr>
          <w:color w:val="7030A0"/>
        </w:rPr>
        <w:t>3.2 Assessing the Observing Soda Water Fizzing Worksheet</w:t>
      </w:r>
      <w:bookmarkEnd w:id="51"/>
      <w:r w:rsidRPr="0039487D">
        <w:rPr>
          <w:color w:val="7030A0"/>
        </w:rPr>
        <w:t xml:space="preserve"> </w:t>
      </w:r>
    </w:p>
    <w:p w14:paraId="03891B16" w14:textId="77777777" w:rsidR="00345E83" w:rsidRPr="006E1522" w:rsidRDefault="00345E83" w:rsidP="00090C13">
      <w:pPr>
        <w:pStyle w:val="ListParagraph"/>
        <w:numPr>
          <w:ilvl w:val="0"/>
          <w:numId w:val="25"/>
        </w:numPr>
        <w:rPr>
          <w:color w:val="0000FF"/>
        </w:rPr>
      </w:pPr>
      <w:bookmarkStart w:id="52" w:name="_Toc299202986"/>
      <w:r w:rsidRPr="006E1522">
        <w:rPr>
          <w:color w:val="0000FF"/>
        </w:rPr>
        <w:t>3.2 Observing Soda Water PPT</w:t>
      </w:r>
      <w:bookmarkEnd w:id="52"/>
    </w:p>
    <w:p w14:paraId="061B94DA" w14:textId="77777777" w:rsidR="00345E83" w:rsidRPr="006E1522" w:rsidRDefault="00345E83" w:rsidP="00345E83">
      <w:pPr>
        <w:rPr>
          <w:b/>
          <w:i/>
        </w:rPr>
      </w:pPr>
      <w:bookmarkStart w:id="53" w:name="_Toc299202987"/>
      <w:r w:rsidRPr="006E1522">
        <w:rPr>
          <w:b/>
        </w:rPr>
        <w:t>Activity 3.3: Evidence-Based Arguments for Soda Water Fizzing (</w:t>
      </w:r>
      <w:r>
        <w:rPr>
          <w:b/>
        </w:rPr>
        <w:t>5</w:t>
      </w:r>
      <w:r w:rsidRPr="006E1522">
        <w:rPr>
          <w:b/>
        </w:rPr>
        <w:t>0 min)</w:t>
      </w:r>
      <w:bookmarkEnd w:id="53"/>
    </w:p>
    <w:p w14:paraId="6B2A1ABA" w14:textId="77777777" w:rsidR="00345E83" w:rsidRPr="006E1522" w:rsidRDefault="00345E83" w:rsidP="00090C13">
      <w:pPr>
        <w:pStyle w:val="ListParagraph"/>
        <w:numPr>
          <w:ilvl w:val="0"/>
          <w:numId w:val="26"/>
        </w:numPr>
        <w:rPr>
          <w:b/>
          <w:i/>
        </w:rPr>
      </w:pPr>
      <w:bookmarkStart w:id="54" w:name="_Toc299202988"/>
      <w:r w:rsidRPr="006E1522">
        <w:rPr>
          <w:color w:val="0000FF"/>
        </w:rPr>
        <w:t>3.3 Evidence-Based Arguments Tool for Soda Water Fizzing</w:t>
      </w:r>
      <w:bookmarkEnd w:id="54"/>
      <w:r w:rsidRPr="006E1522">
        <w:rPr>
          <w:color w:val="0000FF"/>
        </w:rPr>
        <w:t xml:space="preserve"> </w:t>
      </w:r>
      <w:r w:rsidRPr="006E1522">
        <w:t>(1 per student)</w:t>
      </w:r>
    </w:p>
    <w:p w14:paraId="49503FDD" w14:textId="77777777" w:rsidR="00345E83" w:rsidRPr="0039487D" w:rsidRDefault="00345E83" w:rsidP="00090C13">
      <w:pPr>
        <w:pStyle w:val="ListParagraph"/>
        <w:numPr>
          <w:ilvl w:val="0"/>
          <w:numId w:val="26"/>
        </w:numPr>
        <w:rPr>
          <w:color w:val="7030A0"/>
        </w:rPr>
      </w:pPr>
      <w:bookmarkStart w:id="55" w:name="_Toc299202989"/>
      <w:r w:rsidRPr="0039487D">
        <w:rPr>
          <w:color w:val="7030A0"/>
        </w:rPr>
        <w:t>3.3 Assessing the Evidence-Based Arguments Tool for Soda Water Fizzing</w:t>
      </w:r>
      <w:bookmarkEnd w:id="55"/>
    </w:p>
    <w:p w14:paraId="140A6873" w14:textId="540C0169" w:rsidR="0069204D" w:rsidRPr="0039487D" w:rsidRDefault="00345E83" w:rsidP="0039487D">
      <w:pPr>
        <w:pStyle w:val="ListParagraph"/>
        <w:numPr>
          <w:ilvl w:val="0"/>
          <w:numId w:val="26"/>
        </w:numPr>
        <w:rPr>
          <w:b/>
        </w:rPr>
      </w:pPr>
      <w:r w:rsidRPr="006E1522">
        <w:rPr>
          <w:color w:val="0000FF"/>
        </w:rPr>
        <w:t>3.3 Evidence-Based Arguments Tool for Soda Water Fizzing PPT</w:t>
      </w:r>
      <w:bookmarkStart w:id="56" w:name="_Toc299202991"/>
    </w:p>
    <w:p w14:paraId="4764AA28" w14:textId="45D1933D" w:rsidR="00345E83" w:rsidRPr="006E1522" w:rsidRDefault="00345E83" w:rsidP="00345E83">
      <w:pPr>
        <w:rPr>
          <w:b/>
          <w:i/>
        </w:rPr>
      </w:pPr>
      <w:r w:rsidRPr="006E1522">
        <w:rPr>
          <w:b/>
        </w:rPr>
        <w:t>Activity 3.4: Molecular Models for Soda Water Fizzing (40 min)</w:t>
      </w:r>
      <w:bookmarkEnd w:id="56"/>
    </w:p>
    <w:p w14:paraId="729A7FAA" w14:textId="77777777" w:rsidR="00345E83" w:rsidRPr="006E1522" w:rsidRDefault="00345E83" w:rsidP="00090C13">
      <w:pPr>
        <w:pStyle w:val="ListParagraph"/>
        <w:numPr>
          <w:ilvl w:val="0"/>
          <w:numId w:val="27"/>
        </w:numPr>
        <w:rPr>
          <w:b/>
          <w:i/>
          <w:color w:val="0000FF"/>
        </w:rPr>
      </w:pPr>
      <w:bookmarkStart w:id="57" w:name="_Toc299202993"/>
      <w:r w:rsidRPr="006E1522">
        <w:rPr>
          <w:color w:val="0000FF"/>
        </w:rPr>
        <w:t>3.4 Molecular Models for Soda Water Fizzing Worksheet</w:t>
      </w:r>
      <w:bookmarkEnd w:id="57"/>
      <w:r w:rsidRPr="006E1522">
        <w:rPr>
          <w:color w:val="0000FF"/>
        </w:rPr>
        <w:t xml:space="preserve"> </w:t>
      </w:r>
      <w:r w:rsidRPr="006E1522">
        <w:t>(1 per student)</w:t>
      </w:r>
    </w:p>
    <w:p w14:paraId="2C208C2D" w14:textId="77777777" w:rsidR="00345E83" w:rsidRPr="0039487D" w:rsidRDefault="00345E83" w:rsidP="00090C13">
      <w:pPr>
        <w:pStyle w:val="ListParagraph"/>
        <w:numPr>
          <w:ilvl w:val="0"/>
          <w:numId w:val="27"/>
        </w:numPr>
        <w:rPr>
          <w:b/>
          <w:i/>
          <w:color w:val="7030A0"/>
        </w:rPr>
      </w:pPr>
      <w:bookmarkStart w:id="58" w:name="_Toc299202994"/>
      <w:r w:rsidRPr="0039487D">
        <w:rPr>
          <w:color w:val="7030A0"/>
        </w:rPr>
        <w:t>3.4 Grading the Molecular Models for Soda Water Fizzing Worksheet</w:t>
      </w:r>
      <w:bookmarkEnd w:id="58"/>
    </w:p>
    <w:p w14:paraId="77AE7814" w14:textId="77777777" w:rsidR="00345E83" w:rsidRPr="006E1522" w:rsidRDefault="00345E83" w:rsidP="00090C13">
      <w:pPr>
        <w:pStyle w:val="ListParagraph"/>
        <w:numPr>
          <w:ilvl w:val="0"/>
          <w:numId w:val="27"/>
        </w:numPr>
        <w:rPr>
          <w:b/>
          <w:i/>
          <w:color w:val="0000FF"/>
        </w:rPr>
      </w:pPr>
      <w:bookmarkStart w:id="59" w:name="_Toc299202995"/>
      <w:r w:rsidRPr="006E1522">
        <w:rPr>
          <w:color w:val="0000FF"/>
        </w:rPr>
        <w:t>3.4 Molecular Models for Soda Water Fizzing PPT</w:t>
      </w:r>
      <w:bookmarkEnd w:id="59"/>
    </w:p>
    <w:p w14:paraId="7B41A062" w14:textId="77777777" w:rsidR="00345E83" w:rsidRPr="006E1522" w:rsidRDefault="00345E83" w:rsidP="00345E83">
      <w:pPr>
        <w:rPr>
          <w:b/>
          <w:i/>
        </w:rPr>
      </w:pPr>
      <w:bookmarkStart w:id="60" w:name="_Toc299202996"/>
      <w:r w:rsidRPr="006E1522">
        <w:rPr>
          <w:b/>
        </w:rPr>
        <w:t>Activity 3.5: Explaining Soda Water Fizzing (</w:t>
      </w:r>
      <w:r>
        <w:rPr>
          <w:b/>
        </w:rPr>
        <w:t>4</w:t>
      </w:r>
      <w:r w:rsidRPr="006E1522">
        <w:rPr>
          <w:b/>
        </w:rPr>
        <w:t>0 min)</w:t>
      </w:r>
      <w:bookmarkEnd w:id="60"/>
    </w:p>
    <w:p w14:paraId="1FB2B907" w14:textId="77777777" w:rsidR="00345E83" w:rsidRPr="006E1522" w:rsidRDefault="00345E83" w:rsidP="00090C13">
      <w:pPr>
        <w:pStyle w:val="ListParagraph"/>
        <w:numPr>
          <w:ilvl w:val="0"/>
          <w:numId w:val="28"/>
        </w:numPr>
        <w:rPr>
          <w:color w:val="0000FF"/>
        </w:rPr>
      </w:pPr>
      <w:r w:rsidRPr="006E1522">
        <w:rPr>
          <w:color w:val="0000FF"/>
        </w:rPr>
        <w:t xml:space="preserve">3.5 Explanations Tool for Soda Water Fizzing Worksheet </w:t>
      </w:r>
      <w:r w:rsidRPr="006E1522">
        <w:t>(1 per student)</w:t>
      </w:r>
    </w:p>
    <w:p w14:paraId="26710AE6" w14:textId="77777777" w:rsidR="00345E83" w:rsidRPr="006E1522" w:rsidRDefault="00345E83" w:rsidP="00090C13">
      <w:pPr>
        <w:pStyle w:val="ListParagraph"/>
        <w:numPr>
          <w:ilvl w:val="0"/>
          <w:numId w:val="28"/>
        </w:numPr>
        <w:rPr>
          <w:color w:val="0000FF"/>
        </w:rPr>
      </w:pPr>
      <w:r w:rsidRPr="006E1522">
        <w:rPr>
          <w:color w:val="0000FF"/>
        </w:rPr>
        <w:t>3.5 Explaining Soda Water Fizzing PPT</w:t>
      </w:r>
    </w:p>
    <w:p w14:paraId="24EF1912" w14:textId="6B9EF514" w:rsidR="0069204D" w:rsidRPr="0039487D" w:rsidRDefault="00345E83" w:rsidP="0039487D">
      <w:pPr>
        <w:pStyle w:val="ListParagraph"/>
        <w:numPr>
          <w:ilvl w:val="0"/>
          <w:numId w:val="28"/>
        </w:numPr>
        <w:rPr>
          <w:color w:val="0000FF"/>
        </w:rPr>
      </w:pPr>
      <w:r w:rsidRPr="0039487D">
        <w:rPr>
          <w:color w:val="7030A0"/>
        </w:rPr>
        <w:t>3.5 Grading the Explanations Tool for Soda Water Fizzing</w:t>
      </w:r>
    </w:p>
    <w:p w14:paraId="1FB70287" w14:textId="77777777" w:rsidR="00345E83" w:rsidRPr="006E1522" w:rsidRDefault="00345E83" w:rsidP="00345E83">
      <w:pPr>
        <w:rPr>
          <w:b/>
          <w:i/>
        </w:rPr>
      </w:pPr>
      <w:bookmarkStart w:id="61" w:name="_Toc299202997"/>
      <w:r w:rsidRPr="006E1522">
        <w:rPr>
          <w:b/>
        </w:rPr>
        <w:t>Activity 4.1: Predictions about Ethanol Burning (</w:t>
      </w:r>
      <w:r>
        <w:rPr>
          <w:b/>
        </w:rPr>
        <w:t>3</w:t>
      </w:r>
      <w:r w:rsidRPr="006E1522">
        <w:rPr>
          <w:b/>
        </w:rPr>
        <w:t>0 min)</w:t>
      </w:r>
      <w:bookmarkEnd w:id="61"/>
    </w:p>
    <w:p w14:paraId="4AE8C750" w14:textId="77777777" w:rsidR="00345E83" w:rsidRPr="006E1522" w:rsidRDefault="00345E83" w:rsidP="00090C13">
      <w:pPr>
        <w:pStyle w:val="ListParagraph"/>
        <w:numPr>
          <w:ilvl w:val="0"/>
          <w:numId w:val="29"/>
        </w:numPr>
        <w:spacing w:after="0"/>
        <w:rPr>
          <w:color w:val="0000FF"/>
        </w:rPr>
      </w:pPr>
      <w:r w:rsidRPr="006E1522">
        <w:rPr>
          <w:color w:val="0000FF"/>
        </w:rPr>
        <w:t>4.1 Predictions about Ethanol Burning PPT</w:t>
      </w:r>
    </w:p>
    <w:p w14:paraId="5F3332D5" w14:textId="77777777" w:rsidR="00345E83" w:rsidRPr="006E1522" w:rsidRDefault="00345E83" w:rsidP="00090C13">
      <w:pPr>
        <w:pStyle w:val="ListParagraph"/>
        <w:numPr>
          <w:ilvl w:val="0"/>
          <w:numId w:val="29"/>
        </w:numPr>
        <w:rPr>
          <w:color w:val="0000FF"/>
        </w:rPr>
      </w:pPr>
      <w:r w:rsidRPr="006E1522">
        <w:rPr>
          <w:color w:val="0000FF"/>
        </w:rPr>
        <w:t xml:space="preserve">4.1 Predictions Tool for Ethanol Burning </w:t>
      </w:r>
      <w:r w:rsidRPr="006E1522">
        <w:t>(1 per student)</w:t>
      </w:r>
    </w:p>
    <w:p w14:paraId="4A320F5D" w14:textId="77777777" w:rsidR="00345E83" w:rsidRPr="0039487D" w:rsidRDefault="00345E83" w:rsidP="00090C13">
      <w:pPr>
        <w:pStyle w:val="ListParagraph"/>
        <w:numPr>
          <w:ilvl w:val="0"/>
          <w:numId w:val="29"/>
        </w:numPr>
        <w:rPr>
          <w:color w:val="7030A0"/>
        </w:rPr>
      </w:pPr>
      <w:r w:rsidRPr="0039487D">
        <w:rPr>
          <w:color w:val="7030A0"/>
        </w:rPr>
        <w:t>4.1 Assessing the Predictions Tool for Ethanol Burning</w:t>
      </w:r>
    </w:p>
    <w:p w14:paraId="0BD927BF" w14:textId="77777777" w:rsidR="002E5EBE" w:rsidRPr="002E5EBE" w:rsidRDefault="00345E83" w:rsidP="002E5EBE">
      <w:pPr>
        <w:pStyle w:val="ListParagraph"/>
        <w:numPr>
          <w:ilvl w:val="0"/>
          <w:numId w:val="29"/>
        </w:numPr>
        <w:rPr>
          <w:b/>
          <w:i/>
        </w:rPr>
      </w:pPr>
      <w:r w:rsidRPr="00B72533">
        <w:rPr>
          <w:color w:val="0000FF"/>
        </w:rPr>
        <w:t xml:space="preserve">4.1 Good Answers to Scientific Questions Reading </w:t>
      </w:r>
      <w:r w:rsidRPr="00B72533">
        <w:rPr>
          <w:color w:val="000000" w:themeColor="text1"/>
        </w:rPr>
        <w:t>(1 per student)</w:t>
      </w:r>
      <w:bookmarkStart w:id="62" w:name="_Toc299202998"/>
    </w:p>
    <w:p w14:paraId="393E7E7E" w14:textId="011132DE" w:rsidR="00345E83" w:rsidRPr="002E5EBE" w:rsidRDefault="00345E83" w:rsidP="002E5EBE">
      <w:pPr>
        <w:rPr>
          <w:b/>
          <w:i/>
        </w:rPr>
      </w:pPr>
      <w:r w:rsidRPr="002E5EBE">
        <w:rPr>
          <w:b/>
        </w:rPr>
        <w:t>Activity 4.2: Observing Ethanol Burning (30 min)</w:t>
      </w:r>
      <w:bookmarkEnd w:id="62"/>
    </w:p>
    <w:p w14:paraId="2D878762" w14:textId="77777777" w:rsidR="00345E83" w:rsidRPr="006E1522" w:rsidRDefault="00345E83" w:rsidP="00090C13">
      <w:pPr>
        <w:pStyle w:val="ListParagraph"/>
        <w:numPr>
          <w:ilvl w:val="0"/>
          <w:numId w:val="30"/>
        </w:numPr>
        <w:rPr>
          <w:b/>
          <w:i/>
        </w:rPr>
      </w:pPr>
      <w:bookmarkStart w:id="63" w:name="_Toc299202999"/>
      <w:r w:rsidRPr="006E1522">
        <w:rPr>
          <w:color w:val="0000FF"/>
        </w:rPr>
        <w:t>4.2 Ethanol Burning Class Results 11 x 17 Poster</w:t>
      </w:r>
      <w:bookmarkEnd w:id="63"/>
      <w:r w:rsidRPr="006E1522">
        <w:rPr>
          <w:color w:val="0000FF"/>
        </w:rPr>
        <w:t xml:space="preserve"> </w:t>
      </w:r>
      <w:r w:rsidRPr="006E1522">
        <w:t>(1 per class)</w:t>
      </w:r>
    </w:p>
    <w:p w14:paraId="43618BC0" w14:textId="77777777" w:rsidR="00345E83" w:rsidRPr="006E1522" w:rsidRDefault="00345E83" w:rsidP="00090C13">
      <w:pPr>
        <w:pStyle w:val="ListParagraph"/>
        <w:numPr>
          <w:ilvl w:val="0"/>
          <w:numId w:val="30"/>
        </w:numPr>
        <w:rPr>
          <w:b/>
          <w:i/>
        </w:rPr>
      </w:pPr>
      <w:bookmarkStart w:id="64" w:name="_Toc299203000"/>
      <w:r w:rsidRPr="006E1522">
        <w:rPr>
          <w:color w:val="0000FF"/>
        </w:rPr>
        <w:t>4.2 Ethanol Burning Class Results Spreadsheet</w:t>
      </w:r>
      <w:bookmarkEnd w:id="64"/>
      <w:r w:rsidRPr="006E1522">
        <w:rPr>
          <w:color w:val="0000FF"/>
        </w:rPr>
        <w:t xml:space="preserve"> </w:t>
      </w:r>
      <w:r w:rsidRPr="006E1522">
        <w:t>(1 per class)</w:t>
      </w:r>
    </w:p>
    <w:p w14:paraId="103B13BA" w14:textId="77777777" w:rsidR="00345E83" w:rsidRPr="006E1522" w:rsidRDefault="00345E83" w:rsidP="00090C13">
      <w:pPr>
        <w:pStyle w:val="ListParagraph"/>
        <w:numPr>
          <w:ilvl w:val="0"/>
          <w:numId w:val="30"/>
        </w:numPr>
        <w:rPr>
          <w:b/>
          <w:i/>
        </w:rPr>
      </w:pPr>
      <w:bookmarkStart w:id="65" w:name="_Toc299203001"/>
      <w:r w:rsidRPr="006E1522">
        <w:rPr>
          <w:color w:val="0000FF"/>
        </w:rPr>
        <w:t>4.2 Observing Ethanol Burning Worksheet</w:t>
      </w:r>
      <w:bookmarkEnd w:id="65"/>
      <w:r w:rsidRPr="006E1522">
        <w:rPr>
          <w:color w:val="0000FF"/>
        </w:rPr>
        <w:t xml:space="preserve"> </w:t>
      </w:r>
      <w:r w:rsidRPr="006E1522">
        <w:t>(1 per student)</w:t>
      </w:r>
    </w:p>
    <w:p w14:paraId="45708B48" w14:textId="77777777" w:rsidR="00345E83" w:rsidRPr="0039487D" w:rsidRDefault="00345E83" w:rsidP="00090C13">
      <w:pPr>
        <w:pStyle w:val="ListParagraph"/>
        <w:numPr>
          <w:ilvl w:val="0"/>
          <w:numId w:val="30"/>
        </w:numPr>
        <w:rPr>
          <w:b/>
          <w:i/>
          <w:color w:val="7030A0"/>
        </w:rPr>
      </w:pPr>
      <w:bookmarkStart w:id="66" w:name="_Toc299203002"/>
      <w:r w:rsidRPr="0039487D">
        <w:rPr>
          <w:color w:val="7030A0"/>
        </w:rPr>
        <w:t>4.2 Grading the Observing Ethanol Burning Worksheet</w:t>
      </w:r>
      <w:bookmarkEnd w:id="66"/>
      <w:r w:rsidRPr="0039487D">
        <w:rPr>
          <w:color w:val="7030A0"/>
        </w:rPr>
        <w:t xml:space="preserve"> </w:t>
      </w:r>
    </w:p>
    <w:p w14:paraId="4313A378" w14:textId="048074B3" w:rsidR="0069204D" w:rsidRPr="0039487D" w:rsidRDefault="00345E83" w:rsidP="0039487D">
      <w:pPr>
        <w:pStyle w:val="ListParagraph"/>
        <w:numPr>
          <w:ilvl w:val="0"/>
          <w:numId w:val="30"/>
        </w:numPr>
        <w:rPr>
          <w:b/>
          <w:i/>
        </w:rPr>
      </w:pPr>
      <w:bookmarkStart w:id="67" w:name="_Toc299203003"/>
      <w:r w:rsidRPr="006E1522">
        <w:rPr>
          <w:color w:val="0000FF"/>
        </w:rPr>
        <w:t>4.2 Observing Ethanol Burning PPT</w:t>
      </w:r>
      <w:bookmarkEnd w:id="67"/>
      <w:r w:rsidRPr="006E1522">
        <w:rPr>
          <w:color w:val="0000FF"/>
        </w:rPr>
        <w:t xml:space="preserve"> </w:t>
      </w:r>
    </w:p>
    <w:p w14:paraId="63D956F1" w14:textId="77777777" w:rsidR="00345E83" w:rsidRPr="006E1522" w:rsidRDefault="00345E83" w:rsidP="00345E83">
      <w:pPr>
        <w:rPr>
          <w:b/>
          <w:i/>
        </w:rPr>
      </w:pPr>
      <w:bookmarkStart w:id="68" w:name="_Toc299203005"/>
      <w:r w:rsidRPr="006E1522">
        <w:rPr>
          <w:b/>
        </w:rPr>
        <w:t>Activity 4.3: Evidence-Based Arguments for Ethanol Burning (</w:t>
      </w:r>
      <w:r>
        <w:rPr>
          <w:b/>
        </w:rPr>
        <w:t>5</w:t>
      </w:r>
      <w:r w:rsidRPr="006E1522">
        <w:rPr>
          <w:b/>
        </w:rPr>
        <w:t>0 min)</w:t>
      </w:r>
      <w:bookmarkEnd w:id="68"/>
    </w:p>
    <w:p w14:paraId="23E940B5" w14:textId="77777777" w:rsidR="00345E83" w:rsidRPr="006E1522" w:rsidRDefault="00345E83" w:rsidP="00090C13">
      <w:pPr>
        <w:pStyle w:val="ListParagraph"/>
        <w:numPr>
          <w:ilvl w:val="0"/>
          <w:numId w:val="31"/>
        </w:numPr>
        <w:rPr>
          <w:b/>
          <w:i/>
        </w:rPr>
      </w:pPr>
      <w:bookmarkStart w:id="69" w:name="_Toc299203006"/>
      <w:r w:rsidRPr="006E1522">
        <w:rPr>
          <w:color w:val="0000FF"/>
        </w:rPr>
        <w:t>4.3 Evidence-Based Arguments Tool for Ethanol Burning</w:t>
      </w:r>
      <w:bookmarkEnd w:id="69"/>
      <w:r w:rsidRPr="006E1522">
        <w:rPr>
          <w:color w:val="0000FF"/>
        </w:rPr>
        <w:t xml:space="preserve"> </w:t>
      </w:r>
      <w:r w:rsidRPr="006E1522">
        <w:t>(1 per student)</w:t>
      </w:r>
    </w:p>
    <w:p w14:paraId="400D0F30" w14:textId="4F09A9D4" w:rsidR="0069204D" w:rsidRPr="0039487D" w:rsidRDefault="00345E83" w:rsidP="0039487D">
      <w:pPr>
        <w:pStyle w:val="ListParagraph"/>
        <w:numPr>
          <w:ilvl w:val="0"/>
          <w:numId w:val="31"/>
        </w:numPr>
        <w:rPr>
          <w:b/>
          <w:i/>
          <w:color w:val="0000FF"/>
        </w:rPr>
      </w:pPr>
      <w:bookmarkStart w:id="70" w:name="_Toc299203007"/>
      <w:r w:rsidRPr="0039487D">
        <w:rPr>
          <w:color w:val="7030A0"/>
        </w:rPr>
        <w:t>4.3 Assessing the Evidence-Based Arguments Tool for Ethanol Burning</w:t>
      </w:r>
      <w:bookmarkEnd w:id="70"/>
    </w:p>
    <w:p w14:paraId="6D932A0E" w14:textId="77777777" w:rsidR="00345E83" w:rsidRPr="006E1522" w:rsidRDefault="00345E83" w:rsidP="00345E83">
      <w:pPr>
        <w:rPr>
          <w:b/>
          <w:i/>
        </w:rPr>
      </w:pPr>
      <w:bookmarkStart w:id="71" w:name="_Toc299203009"/>
      <w:r w:rsidRPr="006E1522">
        <w:rPr>
          <w:b/>
        </w:rPr>
        <w:t>Activity 4.4: Molecular Models for Ethanol Burning (</w:t>
      </w:r>
      <w:r>
        <w:rPr>
          <w:b/>
        </w:rPr>
        <w:t>5</w:t>
      </w:r>
      <w:r w:rsidRPr="006E1522">
        <w:rPr>
          <w:b/>
        </w:rPr>
        <w:t>0 min)</w:t>
      </w:r>
      <w:bookmarkEnd w:id="71"/>
    </w:p>
    <w:p w14:paraId="15FCEAED" w14:textId="200B6C18" w:rsidR="000B5169" w:rsidRPr="000B5169" w:rsidRDefault="000B5169" w:rsidP="000B5169">
      <w:pPr>
        <w:pStyle w:val="ListParagraph"/>
        <w:numPr>
          <w:ilvl w:val="0"/>
          <w:numId w:val="32"/>
        </w:numPr>
        <w:rPr>
          <w:b/>
          <w:i/>
          <w:color w:val="0000FF"/>
        </w:rPr>
      </w:pPr>
      <w:bookmarkStart w:id="72" w:name="_Toc299203013"/>
      <w:bookmarkStart w:id="73" w:name="_Toc299203010"/>
      <w:r w:rsidRPr="006E1522">
        <w:rPr>
          <w:color w:val="0000FF"/>
        </w:rPr>
        <w:t>4.4 Molecular Models for Ethanol Burning PPT</w:t>
      </w:r>
      <w:bookmarkEnd w:id="72"/>
    </w:p>
    <w:p w14:paraId="2F2BD669" w14:textId="77777777" w:rsidR="00345E83" w:rsidRPr="006E1522" w:rsidRDefault="00345E83" w:rsidP="00090C13">
      <w:pPr>
        <w:pStyle w:val="ListParagraph"/>
        <w:numPr>
          <w:ilvl w:val="0"/>
          <w:numId w:val="32"/>
        </w:numPr>
        <w:rPr>
          <w:b/>
          <w:i/>
        </w:rPr>
      </w:pPr>
      <w:bookmarkStart w:id="74" w:name="_Toc299203011"/>
      <w:bookmarkEnd w:id="73"/>
      <w:r w:rsidRPr="006E1522">
        <w:rPr>
          <w:color w:val="0000FF"/>
        </w:rPr>
        <w:t>4.4 Molecular Models for Ethanol Burning Worksheet</w:t>
      </w:r>
      <w:bookmarkEnd w:id="74"/>
      <w:r w:rsidRPr="006E1522">
        <w:rPr>
          <w:color w:val="0000FF"/>
        </w:rPr>
        <w:t xml:space="preserve"> </w:t>
      </w:r>
      <w:r w:rsidRPr="006E1522">
        <w:t>(1 per student)</w:t>
      </w:r>
    </w:p>
    <w:p w14:paraId="3FCD49DE" w14:textId="7B9A5A12" w:rsidR="00345E83" w:rsidRPr="000B5169" w:rsidRDefault="00345E83" w:rsidP="00090C13">
      <w:pPr>
        <w:pStyle w:val="ListParagraph"/>
        <w:numPr>
          <w:ilvl w:val="0"/>
          <w:numId w:val="32"/>
        </w:numPr>
        <w:rPr>
          <w:b/>
          <w:i/>
          <w:color w:val="0000FF"/>
        </w:rPr>
      </w:pPr>
      <w:bookmarkStart w:id="75" w:name="_Toc299203012"/>
      <w:r w:rsidRPr="0039487D">
        <w:rPr>
          <w:color w:val="7030A0"/>
        </w:rPr>
        <w:t>4.4 Grading the Molecular Models for Ethanol Burning Worksheet</w:t>
      </w:r>
      <w:bookmarkEnd w:id="75"/>
      <w:r w:rsidR="004519AC" w:rsidRPr="0039487D">
        <w:rPr>
          <w:color w:val="7030A0"/>
        </w:rPr>
        <w:t xml:space="preserve"> </w:t>
      </w:r>
      <w:r w:rsidR="004519AC" w:rsidRPr="006E1522">
        <w:t>(1 per student)</w:t>
      </w:r>
    </w:p>
    <w:p w14:paraId="4C729B65" w14:textId="77777777" w:rsidR="002E5EBE" w:rsidRPr="002E5EBE" w:rsidRDefault="000B5169" w:rsidP="0039487D">
      <w:pPr>
        <w:pStyle w:val="ListParagraph"/>
        <w:numPr>
          <w:ilvl w:val="0"/>
          <w:numId w:val="32"/>
        </w:numPr>
        <w:rPr>
          <w:b/>
          <w:i/>
        </w:rPr>
      </w:pPr>
      <w:r w:rsidRPr="009A3BE1">
        <w:rPr>
          <w:color w:val="0432FF"/>
        </w:rPr>
        <w:t xml:space="preserve">4.4 </w:t>
      </w:r>
      <w:r>
        <w:rPr>
          <w:color w:val="0432FF"/>
        </w:rPr>
        <w:t xml:space="preserve">Molecular Models for Ethanol Burning Reading </w:t>
      </w:r>
      <w:r w:rsidRPr="009A3BE1">
        <w:rPr>
          <w:color w:val="000000" w:themeColor="text1"/>
        </w:rPr>
        <w:t>(1 per student)</w:t>
      </w:r>
      <w:bookmarkStart w:id="76" w:name="_Toc299203015"/>
    </w:p>
    <w:p w14:paraId="726EB0B1" w14:textId="7CF7E0A9" w:rsidR="00345E83" w:rsidRPr="002E5EBE" w:rsidRDefault="00345E83" w:rsidP="002E5EBE">
      <w:pPr>
        <w:rPr>
          <w:b/>
          <w:i/>
        </w:rPr>
      </w:pPr>
      <w:r w:rsidRPr="002E5EBE">
        <w:rPr>
          <w:b/>
        </w:rPr>
        <w:t>Activity 4.5: Explaining Ethanol Burning (40 min)</w:t>
      </w:r>
      <w:bookmarkEnd w:id="76"/>
    </w:p>
    <w:p w14:paraId="1B7D5CCE" w14:textId="77777777" w:rsidR="00345E83" w:rsidRPr="006E1522" w:rsidRDefault="00345E83" w:rsidP="00090C13">
      <w:pPr>
        <w:pStyle w:val="ListParagraph"/>
        <w:numPr>
          <w:ilvl w:val="0"/>
          <w:numId w:val="33"/>
        </w:numPr>
        <w:spacing w:after="0"/>
      </w:pPr>
      <w:r w:rsidRPr="006E1522">
        <w:rPr>
          <w:color w:val="0000FF"/>
        </w:rPr>
        <w:t>4.5 Explanations Tool for Ethanol Burning</w:t>
      </w:r>
      <w:r w:rsidRPr="006E1522">
        <w:t xml:space="preserve"> (1 per student)</w:t>
      </w:r>
    </w:p>
    <w:p w14:paraId="335E10E5" w14:textId="77777777" w:rsidR="00345E83" w:rsidRPr="006E1522" w:rsidRDefault="00345E83" w:rsidP="00090C13">
      <w:pPr>
        <w:pStyle w:val="ListParagraph"/>
        <w:numPr>
          <w:ilvl w:val="0"/>
          <w:numId w:val="33"/>
        </w:numPr>
        <w:rPr>
          <w:color w:val="0000FF"/>
        </w:rPr>
      </w:pPr>
      <w:r w:rsidRPr="006E1522">
        <w:rPr>
          <w:color w:val="0000FF"/>
        </w:rPr>
        <w:lastRenderedPageBreak/>
        <w:t>4.5 Explaining Ethanol Burning PPT</w:t>
      </w:r>
    </w:p>
    <w:p w14:paraId="3ABAF4AA" w14:textId="77777777" w:rsidR="00345E83" w:rsidRPr="0039487D" w:rsidRDefault="00345E83" w:rsidP="00090C13">
      <w:pPr>
        <w:pStyle w:val="ListParagraph"/>
        <w:numPr>
          <w:ilvl w:val="0"/>
          <w:numId w:val="33"/>
        </w:numPr>
        <w:rPr>
          <w:color w:val="7030A0"/>
        </w:rPr>
      </w:pPr>
      <w:r w:rsidRPr="0039487D">
        <w:rPr>
          <w:color w:val="7030A0"/>
        </w:rPr>
        <w:t>4.5 Grading the Explanations Tool for Ethanol Burning</w:t>
      </w:r>
      <w:bookmarkStart w:id="77" w:name="_Toc299203016"/>
      <w:r w:rsidRPr="0039487D">
        <w:rPr>
          <w:color w:val="7030A0"/>
        </w:rPr>
        <w:t xml:space="preserve"> Worksheet</w:t>
      </w:r>
    </w:p>
    <w:p w14:paraId="2A4C045D" w14:textId="1667FC42" w:rsidR="00345E83" w:rsidRPr="00F944E5" w:rsidRDefault="00345E83" w:rsidP="00090C13">
      <w:pPr>
        <w:pStyle w:val="ListParagraph"/>
        <w:numPr>
          <w:ilvl w:val="0"/>
          <w:numId w:val="33"/>
        </w:numPr>
        <w:ind w:right="36"/>
        <w:rPr>
          <w:color w:val="0000FF"/>
        </w:rPr>
      </w:pPr>
      <w:r w:rsidRPr="009A3BE1">
        <w:t xml:space="preserve">(Optional) </w:t>
      </w:r>
      <w:r w:rsidRPr="009A3BE1">
        <w:rPr>
          <w:color w:val="0432FF"/>
        </w:rPr>
        <w:t xml:space="preserve">4.5 What Happens When Ethanol Burns? Reading </w:t>
      </w:r>
      <w:r w:rsidRPr="009A3BE1">
        <w:rPr>
          <w:color w:val="000000" w:themeColor="text1"/>
        </w:rPr>
        <w:t>(1 per student)</w:t>
      </w:r>
    </w:p>
    <w:p w14:paraId="2E45239B" w14:textId="1CDBF560" w:rsidR="00364FAE" w:rsidRPr="00F944E5" w:rsidRDefault="00364FAE" w:rsidP="00090C13">
      <w:pPr>
        <w:pStyle w:val="ListParagraph"/>
        <w:numPr>
          <w:ilvl w:val="0"/>
          <w:numId w:val="33"/>
        </w:numPr>
        <w:ind w:right="36"/>
        <w:rPr>
          <w:color w:val="0000FF"/>
        </w:rPr>
      </w:pPr>
      <w:r w:rsidRPr="00F944E5">
        <w:rPr>
          <w:color w:val="000000" w:themeColor="text1"/>
        </w:rPr>
        <w:t xml:space="preserve">(Optional) </w:t>
      </w:r>
      <w:r w:rsidRPr="00F944E5">
        <w:rPr>
          <w:color w:val="0724FB"/>
        </w:rPr>
        <w:t>4.5 Matter Tracing Tool</w:t>
      </w:r>
    </w:p>
    <w:p w14:paraId="3D613360" w14:textId="0188DCA2" w:rsidR="00364FAE" w:rsidRPr="009A3BE1" w:rsidRDefault="00364FAE" w:rsidP="00090C13">
      <w:pPr>
        <w:pStyle w:val="ListParagraph"/>
        <w:numPr>
          <w:ilvl w:val="0"/>
          <w:numId w:val="33"/>
        </w:numPr>
        <w:ind w:right="36"/>
        <w:rPr>
          <w:color w:val="0000FF"/>
        </w:rPr>
      </w:pPr>
      <w:r w:rsidRPr="00F944E5">
        <w:rPr>
          <w:color w:val="000000" w:themeColor="text1"/>
        </w:rPr>
        <w:t xml:space="preserve">(Optional) </w:t>
      </w:r>
      <w:r w:rsidRPr="00F944E5">
        <w:rPr>
          <w:color w:val="7030A0"/>
        </w:rPr>
        <w:t>4.5 Grading the Matter Tracing Tool</w:t>
      </w:r>
    </w:p>
    <w:p w14:paraId="486117A4" w14:textId="7A704CFD" w:rsidR="00345E83" w:rsidRPr="005F31A5" w:rsidRDefault="00345E83" w:rsidP="00345E83">
      <w:pPr>
        <w:rPr>
          <w:b/>
        </w:rPr>
      </w:pPr>
      <w:r>
        <w:rPr>
          <w:b/>
        </w:rPr>
        <w:t xml:space="preserve">(Optional) </w:t>
      </w:r>
      <w:r w:rsidRPr="006E1522">
        <w:rPr>
          <w:b/>
        </w:rPr>
        <w:t>Activity 5.1: Molecular Modeling for Methane Burning (40 min)</w:t>
      </w:r>
      <w:bookmarkEnd w:id="77"/>
    </w:p>
    <w:p w14:paraId="4FD4C32C" w14:textId="77777777" w:rsidR="00345E83" w:rsidRPr="006E1522" w:rsidRDefault="00345E83" w:rsidP="00090C13">
      <w:pPr>
        <w:pStyle w:val="ListParagraph"/>
        <w:numPr>
          <w:ilvl w:val="0"/>
          <w:numId w:val="34"/>
        </w:numPr>
        <w:rPr>
          <w:b/>
          <w:i/>
          <w:color w:val="0000FF"/>
        </w:rPr>
      </w:pPr>
      <w:bookmarkStart w:id="78" w:name="_Toc299203017"/>
      <w:r w:rsidRPr="006E1522">
        <w:rPr>
          <w:color w:val="0000FF"/>
        </w:rPr>
        <w:t>5.1 Molecular Models for Methane Burning PPT</w:t>
      </w:r>
      <w:bookmarkEnd w:id="78"/>
    </w:p>
    <w:p w14:paraId="30504B99" w14:textId="7CB09DFF" w:rsidR="00345E83" w:rsidRPr="006E1522" w:rsidRDefault="00DF0DA9" w:rsidP="00090C13">
      <w:pPr>
        <w:pStyle w:val="ListParagraph"/>
        <w:numPr>
          <w:ilvl w:val="0"/>
          <w:numId w:val="34"/>
        </w:numPr>
        <w:rPr>
          <w:b/>
          <w:i/>
        </w:rPr>
      </w:pPr>
      <w:bookmarkStart w:id="79" w:name="_Toc299203018"/>
      <w:r>
        <w:t>(</w:t>
      </w:r>
      <w:r w:rsidR="00345E83" w:rsidRPr="006E1522">
        <w:t xml:space="preserve">Optional) </w:t>
      </w:r>
      <w:r w:rsidR="00345E83" w:rsidRPr="006E1522">
        <w:rPr>
          <w:color w:val="0000FF"/>
        </w:rPr>
        <w:t>5.1 Molecular Models for Methane Burning Worksheet</w:t>
      </w:r>
      <w:bookmarkEnd w:id="79"/>
      <w:r w:rsidR="00345E83" w:rsidRPr="006E1522">
        <w:t xml:space="preserve"> (1 per student)</w:t>
      </w:r>
    </w:p>
    <w:p w14:paraId="6CA00ABB" w14:textId="77777777" w:rsidR="002E5EBE" w:rsidRPr="002E5EBE" w:rsidRDefault="00DF0DA9" w:rsidP="00345E83">
      <w:pPr>
        <w:pStyle w:val="ListParagraph"/>
        <w:numPr>
          <w:ilvl w:val="0"/>
          <w:numId w:val="34"/>
        </w:numPr>
        <w:rPr>
          <w:b/>
          <w:i/>
          <w:color w:val="7030A0"/>
        </w:rPr>
      </w:pPr>
      <w:bookmarkStart w:id="80" w:name="_Toc299203019"/>
      <w:r>
        <w:t>(</w:t>
      </w:r>
      <w:r w:rsidR="00345E83" w:rsidRPr="006E1522">
        <w:t xml:space="preserve">Optional) </w:t>
      </w:r>
      <w:r w:rsidR="00345E83" w:rsidRPr="0039487D">
        <w:rPr>
          <w:color w:val="7030A0"/>
        </w:rPr>
        <w:t>5.1 Grading Molecular Models for Methane Burning Worksheet</w:t>
      </w:r>
      <w:bookmarkStart w:id="81" w:name="_Toc299203022"/>
      <w:bookmarkEnd w:id="80"/>
    </w:p>
    <w:p w14:paraId="204BC8B1" w14:textId="47E9BA62" w:rsidR="00345E83" w:rsidRPr="002E5EBE" w:rsidRDefault="00345E83" w:rsidP="002E5EBE">
      <w:pPr>
        <w:rPr>
          <w:b/>
          <w:i/>
          <w:color w:val="7030A0"/>
        </w:rPr>
      </w:pPr>
      <w:r w:rsidRPr="002E5EBE">
        <w:rPr>
          <w:b/>
        </w:rPr>
        <w:t>(Optional) Activity 5.2: Explaining Methane Burning (40 min)</w:t>
      </w:r>
      <w:bookmarkEnd w:id="81"/>
    </w:p>
    <w:p w14:paraId="165EDFC2" w14:textId="77777777" w:rsidR="00345E83" w:rsidRPr="006E1522" w:rsidRDefault="00345E83" w:rsidP="00090C13">
      <w:pPr>
        <w:pStyle w:val="ListParagraph"/>
        <w:numPr>
          <w:ilvl w:val="0"/>
          <w:numId w:val="35"/>
        </w:numPr>
        <w:rPr>
          <w:b/>
          <w:i/>
        </w:rPr>
      </w:pPr>
      <w:bookmarkStart w:id="82" w:name="_Toc299203023"/>
      <w:r w:rsidRPr="006E1522">
        <w:rPr>
          <w:color w:val="0000FF"/>
        </w:rPr>
        <w:t>5.2 Explanations Tool for Methane Burning</w:t>
      </w:r>
      <w:bookmarkEnd w:id="82"/>
      <w:r w:rsidRPr="006E1522">
        <w:t xml:space="preserve"> (1 per student)</w:t>
      </w:r>
    </w:p>
    <w:p w14:paraId="50BAC475" w14:textId="77777777" w:rsidR="00345E83" w:rsidRPr="006E1522" w:rsidRDefault="00345E83" w:rsidP="00090C13">
      <w:pPr>
        <w:pStyle w:val="ListParagraph"/>
        <w:numPr>
          <w:ilvl w:val="0"/>
          <w:numId w:val="35"/>
        </w:numPr>
        <w:rPr>
          <w:color w:val="0000FF"/>
        </w:rPr>
      </w:pPr>
      <w:bookmarkStart w:id="83" w:name="_Toc299203024"/>
      <w:r w:rsidRPr="006E1522">
        <w:rPr>
          <w:color w:val="0000FF"/>
        </w:rPr>
        <w:t>5.2 Explaining Methane Burning PPT</w:t>
      </w:r>
    </w:p>
    <w:p w14:paraId="3A67B829" w14:textId="77777777" w:rsidR="002E5EBE" w:rsidRPr="002E5EBE" w:rsidRDefault="00345E83" w:rsidP="00345E83">
      <w:pPr>
        <w:pStyle w:val="ListParagraph"/>
        <w:numPr>
          <w:ilvl w:val="0"/>
          <w:numId w:val="35"/>
        </w:numPr>
        <w:rPr>
          <w:b/>
          <w:i/>
          <w:color w:val="7030A0"/>
        </w:rPr>
      </w:pPr>
      <w:r w:rsidRPr="0039487D">
        <w:rPr>
          <w:color w:val="7030A0"/>
        </w:rPr>
        <w:t>5.2 Grading the Explanations Tool for Methane Burning</w:t>
      </w:r>
      <w:bookmarkEnd w:id="83"/>
      <w:r w:rsidRPr="0039487D">
        <w:rPr>
          <w:color w:val="7030A0"/>
        </w:rPr>
        <w:t xml:space="preserve"> </w:t>
      </w:r>
      <w:bookmarkStart w:id="84" w:name="_Toc299203025"/>
    </w:p>
    <w:p w14:paraId="1A7A0FC4" w14:textId="3BE424E2" w:rsidR="00345E83" w:rsidRPr="002E5EBE" w:rsidRDefault="00345E83" w:rsidP="002E5EBE">
      <w:pPr>
        <w:rPr>
          <w:b/>
          <w:i/>
          <w:color w:val="7030A0"/>
        </w:rPr>
      </w:pPr>
      <w:r w:rsidRPr="002E5EBE">
        <w:rPr>
          <w:b/>
        </w:rPr>
        <w:t>Activity 5.3: Preparing for Future Units – Organic vs. Inorganic (40 min)</w:t>
      </w:r>
      <w:bookmarkEnd w:id="84"/>
    </w:p>
    <w:p w14:paraId="57BB8082" w14:textId="77777777" w:rsidR="00345E83" w:rsidRPr="006E1522" w:rsidRDefault="00345E83" w:rsidP="00090C13">
      <w:pPr>
        <w:pStyle w:val="ListParagraph"/>
        <w:numPr>
          <w:ilvl w:val="0"/>
          <w:numId w:val="36"/>
        </w:numPr>
        <w:spacing w:after="0"/>
        <w:rPr>
          <w:color w:val="0000FF"/>
        </w:rPr>
      </w:pPr>
      <w:r w:rsidRPr="006E1522">
        <w:rPr>
          <w:color w:val="0000FF"/>
        </w:rPr>
        <w:t>5.3 Organic vs. Inorganic PPT</w:t>
      </w:r>
    </w:p>
    <w:p w14:paraId="4F3DDECE" w14:textId="77777777" w:rsidR="00345E83" w:rsidRPr="006E1522" w:rsidRDefault="00345E83" w:rsidP="00090C13">
      <w:pPr>
        <w:pStyle w:val="ListParagraph"/>
        <w:numPr>
          <w:ilvl w:val="0"/>
          <w:numId w:val="36"/>
        </w:numPr>
      </w:pPr>
      <w:r w:rsidRPr="006E1522">
        <w:rPr>
          <w:color w:val="0000FF"/>
        </w:rPr>
        <w:t>5.3 Materials Cards</w:t>
      </w:r>
      <w:r w:rsidRPr="006E1522">
        <w:t xml:space="preserve"> (1 set per pair of students)</w:t>
      </w:r>
    </w:p>
    <w:p w14:paraId="13996E0A" w14:textId="77777777" w:rsidR="00345E83" w:rsidRPr="006E1522" w:rsidRDefault="00345E83" w:rsidP="00090C13">
      <w:pPr>
        <w:pStyle w:val="ListParagraph"/>
        <w:numPr>
          <w:ilvl w:val="0"/>
          <w:numId w:val="36"/>
        </w:numPr>
      </w:pPr>
      <w:r w:rsidRPr="006E1522">
        <w:rPr>
          <w:color w:val="0000FF"/>
        </w:rPr>
        <w:t>5.3 Organic vs. Inorganic Worksheet</w:t>
      </w:r>
      <w:r w:rsidRPr="006E1522">
        <w:t xml:space="preserve"> (1 per student)</w:t>
      </w:r>
    </w:p>
    <w:p w14:paraId="001F2A03" w14:textId="77777777" w:rsidR="00345E83" w:rsidRPr="0039487D" w:rsidRDefault="00345E83" w:rsidP="00090C13">
      <w:pPr>
        <w:pStyle w:val="ListParagraph"/>
        <w:numPr>
          <w:ilvl w:val="0"/>
          <w:numId w:val="36"/>
        </w:numPr>
        <w:rPr>
          <w:color w:val="7030A0"/>
        </w:rPr>
      </w:pPr>
      <w:r w:rsidRPr="0039487D">
        <w:rPr>
          <w:color w:val="7030A0"/>
        </w:rPr>
        <w:t>5.3 Grading the Organic vs. Inorganic Worksheet</w:t>
      </w:r>
    </w:p>
    <w:p w14:paraId="469B674B" w14:textId="77777777" w:rsidR="00345E83" w:rsidRPr="006E1522" w:rsidRDefault="00345E83" w:rsidP="00090C13">
      <w:pPr>
        <w:pStyle w:val="ListParagraph"/>
        <w:numPr>
          <w:ilvl w:val="0"/>
          <w:numId w:val="36"/>
        </w:numPr>
      </w:pPr>
      <w:r w:rsidRPr="006E1522">
        <w:t xml:space="preserve">(Optional) </w:t>
      </w:r>
      <w:r w:rsidRPr="006E1522">
        <w:rPr>
          <w:color w:val="0000FF"/>
        </w:rPr>
        <w:t xml:space="preserve">5.3 More About Chemical Energy </w:t>
      </w:r>
      <w:r>
        <w:rPr>
          <w:color w:val="0000FF"/>
        </w:rPr>
        <w:t>Reading</w:t>
      </w:r>
      <w:r w:rsidRPr="006E1522">
        <w:rPr>
          <w:color w:val="0000FF"/>
        </w:rPr>
        <w:t xml:space="preserve"> </w:t>
      </w:r>
      <w:r w:rsidRPr="006E1522">
        <w:t>(1 per student)</w:t>
      </w:r>
    </w:p>
    <w:p w14:paraId="52D6768C" w14:textId="77777777" w:rsidR="00345E83" w:rsidRPr="006E1522" w:rsidRDefault="00345E83" w:rsidP="00345E83">
      <w:pPr>
        <w:rPr>
          <w:b/>
          <w:i/>
        </w:rPr>
      </w:pPr>
      <w:bookmarkStart w:id="85" w:name="_Toc299203026"/>
      <w:r w:rsidRPr="006E1522">
        <w:rPr>
          <w:b/>
        </w:rPr>
        <w:t>Activity 5.4: Explaining Other Examples of Combustion (</w:t>
      </w:r>
      <w:r>
        <w:rPr>
          <w:b/>
        </w:rPr>
        <w:t>5</w:t>
      </w:r>
      <w:r w:rsidRPr="006E1522">
        <w:rPr>
          <w:b/>
        </w:rPr>
        <w:t>0 min)</w:t>
      </w:r>
      <w:bookmarkEnd w:id="85"/>
    </w:p>
    <w:p w14:paraId="088EB9F8" w14:textId="77777777" w:rsidR="00345E83" w:rsidRPr="009A3BE1" w:rsidRDefault="00345E83" w:rsidP="00090C13">
      <w:pPr>
        <w:pStyle w:val="ListParagraph"/>
        <w:numPr>
          <w:ilvl w:val="0"/>
          <w:numId w:val="38"/>
        </w:numPr>
        <w:ind w:right="36"/>
        <w:rPr>
          <w:color w:val="0000FF"/>
        </w:rPr>
      </w:pPr>
      <w:bookmarkStart w:id="86" w:name="_Toc299203027"/>
      <w:r w:rsidRPr="009A3BE1">
        <w:rPr>
          <w:color w:val="0000FF"/>
        </w:rPr>
        <w:t xml:space="preserve">5.4 Other Examples of Combustion PPT </w:t>
      </w:r>
    </w:p>
    <w:p w14:paraId="66812227" w14:textId="77777777" w:rsidR="00345E83" w:rsidRPr="009A3BE1" w:rsidRDefault="00345E83" w:rsidP="00090C13">
      <w:pPr>
        <w:pStyle w:val="ListParagraph"/>
        <w:numPr>
          <w:ilvl w:val="0"/>
          <w:numId w:val="38"/>
        </w:numPr>
        <w:ind w:right="36"/>
        <w:rPr>
          <w:color w:val="0000FF"/>
        </w:rPr>
      </w:pPr>
      <w:r w:rsidRPr="009A3BE1">
        <w:rPr>
          <w:color w:val="0000FF"/>
        </w:rPr>
        <w:t>5.4 Other Organic Materials Reading: Octane, Gasoline, and Internal Combustion Engines</w:t>
      </w:r>
    </w:p>
    <w:p w14:paraId="030821D1" w14:textId="77777777" w:rsidR="00345E83" w:rsidRPr="009A3BE1" w:rsidRDefault="00345E83" w:rsidP="00090C13">
      <w:pPr>
        <w:pStyle w:val="ListParagraph"/>
        <w:numPr>
          <w:ilvl w:val="0"/>
          <w:numId w:val="38"/>
        </w:numPr>
        <w:ind w:right="36"/>
        <w:rPr>
          <w:color w:val="0000FF"/>
        </w:rPr>
      </w:pPr>
      <w:r w:rsidRPr="009A3BE1">
        <w:rPr>
          <w:color w:val="0000FF"/>
        </w:rPr>
        <w:t>5.4 Other Organic Materials Reading: Propane, and Propane Combustion</w:t>
      </w:r>
    </w:p>
    <w:p w14:paraId="6A05F4C3" w14:textId="77777777" w:rsidR="00345E83" w:rsidRPr="009A3BE1" w:rsidRDefault="00345E83" w:rsidP="00090C13">
      <w:pPr>
        <w:pStyle w:val="ListParagraph"/>
        <w:numPr>
          <w:ilvl w:val="0"/>
          <w:numId w:val="38"/>
        </w:numPr>
        <w:ind w:right="36"/>
        <w:rPr>
          <w:color w:val="0000FF"/>
        </w:rPr>
      </w:pPr>
      <w:r w:rsidRPr="009A3BE1">
        <w:rPr>
          <w:color w:val="0000FF"/>
        </w:rPr>
        <w:t>5.4 Other Organic Materials Reading: Cellulose, and Combustion of Wood</w:t>
      </w:r>
    </w:p>
    <w:p w14:paraId="018BD2A2" w14:textId="77777777" w:rsidR="00345E83" w:rsidRPr="009A3BE1" w:rsidRDefault="00345E83" w:rsidP="00090C13">
      <w:pPr>
        <w:pStyle w:val="ListParagraph"/>
        <w:numPr>
          <w:ilvl w:val="0"/>
          <w:numId w:val="38"/>
        </w:numPr>
        <w:ind w:right="36"/>
        <w:rPr>
          <w:b/>
          <w:color w:val="0000FF"/>
        </w:rPr>
      </w:pPr>
      <w:r w:rsidRPr="009A3BE1">
        <w:rPr>
          <w:color w:val="0000FF"/>
        </w:rPr>
        <w:t>5.4 Explaining Combustion of Octane Worksheet</w:t>
      </w:r>
    </w:p>
    <w:p w14:paraId="6C1C49A5" w14:textId="77777777" w:rsidR="00345E83" w:rsidRPr="009A3BE1" w:rsidRDefault="00345E83" w:rsidP="00090C13">
      <w:pPr>
        <w:pStyle w:val="ListParagraph"/>
        <w:numPr>
          <w:ilvl w:val="0"/>
          <w:numId w:val="38"/>
        </w:numPr>
        <w:ind w:right="36"/>
        <w:rPr>
          <w:b/>
          <w:color w:val="0000FF"/>
        </w:rPr>
      </w:pPr>
      <w:r w:rsidRPr="009A3BE1">
        <w:rPr>
          <w:color w:val="0000FF"/>
        </w:rPr>
        <w:t>5.4 Explaining Combustion of Propane Worksheet</w:t>
      </w:r>
    </w:p>
    <w:p w14:paraId="14423302" w14:textId="77777777" w:rsidR="00345E83" w:rsidRPr="009A3BE1" w:rsidRDefault="00345E83" w:rsidP="00090C13">
      <w:pPr>
        <w:pStyle w:val="ListParagraph"/>
        <w:numPr>
          <w:ilvl w:val="0"/>
          <w:numId w:val="38"/>
        </w:numPr>
        <w:ind w:right="36"/>
        <w:rPr>
          <w:b/>
          <w:color w:val="0000FF"/>
        </w:rPr>
      </w:pPr>
      <w:r w:rsidRPr="009A3BE1">
        <w:rPr>
          <w:color w:val="0000FF"/>
        </w:rPr>
        <w:t>5.4 Explaining Combustion of Cellulose Worksheet</w:t>
      </w:r>
    </w:p>
    <w:p w14:paraId="4AABA0AD" w14:textId="77777777" w:rsidR="00345E83" w:rsidRPr="0039487D" w:rsidRDefault="00345E83" w:rsidP="00090C13">
      <w:pPr>
        <w:pStyle w:val="ListParagraph"/>
        <w:numPr>
          <w:ilvl w:val="0"/>
          <w:numId w:val="38"/>
        </w:numPr>
        <w:ind w:right="36"/>
        <w:rPr>
          <w:b/>
          <w:color w:val="7030A0"/>
        </w:rPr>
      </w:pPr>
      <w:r w:rsidRPr="0039487D">
        <w:rPr>
          <w:color w:val="7030A0"/>
        </w:rPr>
        <w:t>5.4 Grading the Explaining Combustion of Octane Worksheet</w:t>
      </w:r>
    </w:p>
    <w:p w14:paraId="353FFB98" w14:textId="77777777" w:rsidR="00345E83" w:rsidRPr="0039487D" w:rsidRDefault="00345E83" w:rsidP="00090C13">
      <w:pPr>
        <w:pStyle w:val="ListParagraph"/>
        <w:numPr>
          <w:ilvl w:val="0"/>
          <w:numId w:val="38"/>
        </w:numPr>
        <w:ind w:right="36"/>
        <w:rPr>
          <w:b/>
          <w:color w:val="7030A0"/>
        </w:rPr>
      </w:pPr>
      <w:r w:rsidRPr="0039487D">
        <w:rPr>
          <w:color w:val="7030A0"/>
        </w:rPr>
        <w:t>5.4 Grading the Explaining Combustion of Propane Worksheet</w:t>
      </w:r>
    </w:p>
    <w:p w14:paraId="72A3BB86" w14:textId="77777777" w:rsidR="00345E83" w:rsidRPr="0039487D" w:rsidRDefault="00345E83" w:rsidP="00090C13">
      <w:pPr>
        <w:pStyle w:val="ListParagraph"/>
        <w:numPr>
          <w:ilvl w:val="0"/>
          <w:numId w:val="38"/>
        </w:numPr>
        <w:ind w:right="36"/>
        <w:rPr>
          <w:b/>
          <w:color w:val="7030A0"/>
        </w:rPr>
      </w:pPr>
      <w:r w:rsidRPr="0039487D">
        <w:rPr>
          <w:color w:val="7030A0"/>
        </w:rPr>
        <w:t>5.4 Grading the Explaining Combustion of Cellulose Worksheet</w:t>
      </w:r>
    </w:p>
    <w:p w14:paraId="7A00B0D6" w14:textId="77777777" w:rsidR="00345E83" w:rsidRPr="009A3BE1" w:rsidRDefault="00345E83" w:rsidP="00090C13">
      <w:pPr>
        <w:pStyle w:val="ListParagraph"/>
        <w:numPr>
          <w:ilvl w:val="0"/>
          <w:numId w:val="38"/>
        </w:numPr>
        <w:rPr>
          <w:color w:val="0000FF"/>
        </w:rPr>
      </w:pPr>
      <w:r w:rsidRPr="009A3BE1">
        <w:rPr>
          <w:color w:val="000000" w:themeColor="text1"/>
        </w:rPr>
        <w:t xml:space="preserve">(Optional) </w:t>
      </w:r>
      <w:r w:rsidRPr="009A3BE1">
        <w:rPr>
          <w:color w:val="0432FF"/>
        </w:rPr>
        <w:t>5.4 Digging Deeper Gasoline Reading</w:t>
      </w:r>
    </w:p>
    <w:p w14:paraId="078CFA88" w14:textId="77777777" w:rsidR="00345E83" w:rsidRPr="006E1522" w:rsidRDefault="00345E83" w:rsidP="00345E83">
      <w:pPr>
        <w:rPr>
          <w:b/>
          <w:i/>
        </w:rPr>
      </w:pPr>
      <w:bookmarkStart w:id="87" w:name="_Toc299203029"/>
      <w:bookmarkEnd w:id="86"/>
      <w:r w:rsidRPr="006E1522">
        <w:rPr>
          <w:b/>
        </w:rPr>
        <w:t>Activity 5.5: Systems and Scale Unit Posttest (20 min)</w:t>
      </w:r>
      <w:bookmarkEnd w:id="87"/>
    </w:p>
    <w:p w14:paraId="4673DF64" w14:textId="77777777" w:rsidR="00345E83" w:rsidRPr="0039487D" w:rsidRDefault="00345E83" w:rsidP="00090C13">
      <w:pPr>
        <w:pStyle w:val="ListParagraph"/>
        <w:numPr>
          <w:ilvl w:val="0"/>
          <w:numId w:val="37"/>
        </w:numPr>
        <w:rPr>
          <w:color w:val="7030A0"/>
        </w:rPr>
      </w:pPr>
      <w:r w:rsidRPr="0039487D">
        <w:rPr>
          <w:color w:val="7030A0"/>
        </w:rPr>
        <w:t>5.5 Grading the Systems and Scale Unit Posttest</w:t>
      </w:r>
    </w:p>
    <w:p w14:paraId="2AC73B13" w14:textId="5CA55DCA" w:rsidR="00E1103D" w:rsidRPr="0039487D" w:rsidRDefault="00345E83" w:rsidP="00090C13">
      <w:pPr>
        <w:pStyle w:val="ListParagraph"/>
        <w:numPr>
          <w:ilvl w:val="0"/>
          <w:numId w:val="37"/>
        </w:numPr>
        <w:rPr>
          <w:color w:val="7030A0"/>
        </w:rPr>
      </w:pPr>
      <w:r w:rsidRPr="0039487D">
        <w:rPr>
          <w:color w:val="7030A0"/>
        </w:rPr>
        <w:t>5.5 Systems and Scale Unit Posttest</w:t>
      </w:r>
    </w:p>
    <w:sectPr w:rsidR="00E1103D" w:rsidRPr="0039487D" w:rsidSect="007F287F">
      <w:footerReference w:type="default" r:id="rId20"/>
      <w:footerReference w:type="first" r:id="rId21"/>
      <w:pgSz w:w="12240" w:h="15840"/>
      <w:pgMar w:top="1440" w:right="1440" w:bottom="1440" w:left="1440" w:header="720" w:footer="43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EF1049" w14:textId="77777777" w:rsidR="002E1F4E" w:rsidRDefault="002E1F4E" w:rsidP="00EC7FB3">
      <w:r>
        <w:separator/>
      </w:r>
    </w:p>
  </w:endnote>
  <w:endnote w:type="continuationSeparator" w:id="0">
    <w:p w14:paraId="2AAB9CAC" w14:textId="77777777" w:rsidR="002E1F4E" w:rsidRDefault="002E1F4E" w:rsidP="00EC7F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 w:name="Lucida Grande">
    <w:altName w:val="Segoe UI"/>
    <w:panose1 w:val="020B0600040502020204"/>
    <w:charset w:val="00"/>
    <w:family w:val="swiss"/>
    <w:pitch w:val="variable"/>
    <w:sig w:usb0="E1000AEF" w:usb1="5000A1FF" w:usb2="00000000" w:usb3="00000000" w:csb0="000001BF" w:csb1="00000000"/>
  </w:font>
  <w:font w:name="New York">
    <w:panose1 w:val="020B0604020202020204"/>
    <w:charset w:val="4D"/>
    <w:family w:val="roman"/>
    <w:notTrueType/>
    <w:pitch w:val="variable"/>
    <w:sig w:usb0="00000003" w:usb1="00000000" w:usb2="00000000" w:usb3="00000000" w:csb0="00000001" w:csb1="00000000"/>
  </w:font>
  <w:font w:name="Calibri">
    <w:panose1 w:val="020F0502020204030204"/>
    <w:charset w:val="00"/>
    <w:family w:val="swiss"/>
    <w:pitch w:val="variable"/>
    <w:sig w:usb0="E1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233E87" w14:textId="77777777" w:rsidR="00514E0C" w:rsidRDefault="00514E0C" w:rsidP="00960864">
    <w:pPr>
      <w:pStyle w:val="Footer"/>
      <w:spacing w:after="0"/>
      <w:jc w:val="right"/>
      <w:rPr>
        <w:i/>
        <w:color w:val="FF0000"/>
        <w:sz w:val="16"/>
        <w:szCs w:val="16"/>
      </w:rPr>
    </w:pPr>
    <w:r>
      <w:rPr>
        <w:i/>
        <w:sz w:val="16"/>
        <w:szCs w:val="16"/>
      </w:rPr>
      <w:t xml:space="preserve">Systems and Scale </w:t>
    </w:r>
    <w:r w:rsidRPr="008B5602">
      <w:rPr>
        <w:i/>
        <w:sz w:val="16"/>
        <w:szCs w:val="16"/>
      </w:rPr>
      <w:t>Unit</w:t>
    </w:r>
  </w:p>
  <w:p w14:paraId="0B2290FF" w14:textId="77777777" w:rsidR="00514E0C" w:rsidRPr="00960864" w:rsidRDefault="00514E0C" w:rsidP="00960864">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Pr>
        <w:noProof/>
        <w:color w:val="000000" w:themeColor="text1"/>
        <w:sz w:val="16"/>
        <w:szCs w:val="16"/>
      </w:rPr>
      <w:t>4</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A868C1" w14:textId="77777777" w:rsidR="00514E0C" w:rsidRPr="008B5602" w:rsidRDefault="00514E0C" w:rsidP="007F287F">
    <w:pPr>
      <w:pStyle w:val="Footer"/>
      <w:spacing w:after="0"/>
      <w:jc w:val="right"/>
      <w:rPr>
        <w:i/>
        <w:sz w:val="16"/>
        <w:szCs w:val="16"/>
      </w:rPr>
    </w:pPr>
    <w:r>
      <w:rPr>
        <w:i/>
        <w:noProof/>
      </w:rPr>
      <w:drawing>
        <wp:anchor distT="0" distB="0" distL="114300" distR="114300" simplePos="0" relativeHeight="251654656" behindDoc="0" locked="0" layoutInCell="1" allowOverlap="1" wp14:anchorId="607D7618" wp14:editId="48285F3E">
          <wp:simplePos x="0" y="0"/>
          <wp:positionH relativeFrom="margin">
            <wp:posOffset>0</wp:posOffset>
          </wp:positionH>
          <wp:positionV relativeFrom="paragraph">
            <wp:posOffset>0</wp:posOffset>
          </wp:positionV>
          <wp:extent cx="1596602" cy="362136"/>
          <wp:effectExtent l="0" t="0" r="3810" b="0"/>
          <wp:wrapNone/>
          <wp:docPr id="6" name="Picture 6"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tab/>
    </w:r>
    <w:r>
      <w:rPr>
        <w:i/>
        <w:sz w:val="16"/>
        <w:szCs w:val="16"/>
      </w:rPr>
      <w:t xml:space="preserve">Systems and Scale </w:t>
    </w:r>
    <w:r w:rsidRPr="008B5602">
      <w:rPr>
        <w:i/>
        <w:sz w:val="16"/>
        <w:szCs w:val="16"/>
      </w:rPr>
      <w:t>Unit</w:t>
    </w:r>
  </w:p>
  <w:p w14:paraId="23C77740" w14:textId="77777777" w:rsidR="00514E0C" w:rsidRDefault="00514E0C" w:rsidP="007F287F">
    <w:pPr>
      <w:pStyle w:val="Footer"/>
      <w:spacing w:after="0"/>
      <w:jc w:val="right"/>
      <w:rPr>
        <w:i/>
        <w:sz w:val="16"/>
        <w:szCs w:val="16"/>
      </w:rPr>
    </w:pPr>
    <w:r w:rsidRPr="008B5602">
      <w:rPr>
        <w:i/>
        <w:sz w:val="16"/>
        <w:szCs w:val="16"/>
      </w:rPr>
      <w:t>Carbon: Tran</w:t>
    </w:r>
    <w:r>
      <w:rPr>
        <w:i/>
        <w:sz w:val="16"/>
        <w:szCs w:val="16"/>
      </w:rPr>
      <w:t>sformations in Matter and Energy 2019</w:t>
    </w:r>
  </w:p>
  <w:p w14:paraId="3636A280" w14:textId="77777777" w:rsidR="00514E0C" w:rsidRPr="007F287F" w:rsidRDefault="00514E0C" w:rsidP="007F287F">
    <w:pPr>
      <w:pStyle w:val="Footer"/>
      <w:tabs>
        <w:tab w:val="clear" w:pos="4320"/>
        <w:tab w:val="clear" w:pos="8640"/>
        <w:tab w:val="left" w:pos="8160"/>
      </w:tabs>
      <w:jc w:val="right"/>
    </w:pPr>
    <w:r w:rsidRPr="008B5602">
      <w:rPr>
        <w:i/>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3F8930" w14:textId="77777777" w:rsidR="002E1F4E" w:rsidRDefault="002E1F4E" w:rsidP="00EC7FB3">
      <w:r>
        <w:separator/>
      </w:r>
    </w:p>
  </w:footnote>
  <w:footnote w:type="continuationSeparator" w:id="0">
    <w:p w14:paraId="6A00BCDF" w14:textId="77777777" w:rsidR="002E1F4E" w:rsidRDefault="002E1F4E" w:rsidP="00EC7FB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DA1F4B"/>
    <w:multiLevelType w:val="hybridMultilevel"/>
    <w:tmpl w:val="87D8F386"/>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072239A"/>
    <w:multiLevelType w:val="hybridMultilevel"/>
    <w:tmpl w:val="0FE8BA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39449B7"/>
    <w:multiLevelType w:val="hybridMultilevel"/>
    <w:tmpl w:val="3E6E4EC2"/>
    <w:lvl w:ilvl="0" w:tplc="0409000F">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3DA3897"/>
    <w:multiLevelType w:val="hybridMultilevel"/>
    <w:tmpl w:val="61463464"/>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45C2F2A"/>
    <w:multiLevelType w:val="hybridMultilevel"/>
    <w:tmpl w:val="516883B8"/>
    <w:lvl w:ilvl="0" w:tplc="1256D6F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EB390F"/>
    <w:multiLevelType w:val="hybridMultilevel"/>
    <w:tmpl w:val="755E14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D690A45"/>
    <w:multiLevelType w:val="hybridMultilevel"/>
    <w:tmpl w:val="4FACD840"/>
    <w:lvl w:ilvl="0" w:tplc="81701A5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D514BE"/>
    <w:multiLevelType w:val="hybridMultilevel"/>
    <w:tmpl w:val="E7DA35AA"/>
    <w:lvl w:ilvl="0" w:tplc="DFCC206E">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2392F19"/>
    <w:multiLevelType w:val="hybridMultilevel"/>
    <w:tmpl w:val="3B8CC36A"/>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84528C6"/>
    <w:multiLevelType w:val="hybridMultilevel"/>
    <w:tmpl w:val="28FCB1C0"/>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A2C03EB"/>
    <w:multiLevelType w:val="hybridMultilevel"/>
    <w:tmpl w:val="1E4809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A330F5D"/>
    <w:multiLevelType w:val="hybridMultilevel"/>
    <w:tmpl w:val="4CEA2FA6"/>
    <w:lvl w:ilvl="0" w:tplc="81701A5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B56AC8"/>
    <w:multiLevelType w:val="hybridMultilevel"/>
    <w:tmpl w:val="6EB82AEA"/>
    <w:lvl w:ilvl="0" w:tplc="9A982FB4">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017160E"/>
    <w:multiLevelType w:val="hybridMultilevel"/>
    <w:tmpl w:val="887457F6"/>
    <w:lvl w:ilvl="0" w:tplc="9A982FB4">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4B49C8"/>
    <w:multiLevelType w:val="hybridMultilevel"/>
    <w:tmpl w:val="76E6E96C"/>
    <w:lvl w:ilvl="0" w:tplc="83BC61D0">
      <w:start w:val="1"/>
      <w:numFmt w:val="bullet"/>
      <w:pStyle w:val="ListParagraph"/>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26C0A18"/>
    <w:multiLevelType w:val="hybridMultilevel"/>
    <w:tmpl w:val="AE08FC62"/>
    <w:lvl w:ilvl="0" w:tplc="CBEE1B3C">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196EB9"/>
    <w:multiLevelType w:val="hybridMultilevel"/>
    <w:tmpl w:val="F4E6CC80"/>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56C2829"/>
    <w:multiLevelType w:val="hybridMultilevel"/>
    <w:tmpl w:val="48F07EBE"/>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8BD7B15"/>
    <w:multiLevelType w:val="hybridMultilevel"/>
    <w:tmpl w:val="2AE64712"/>
    <w:lvl w:ilvl="0" w:tplc="9A982FB4">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872A50"/>
    <w:multiLevelType w:val="hybridMultilevel"/>
    <w:tmpl w:val="C936D7A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DC56F1F"/>
    <w:multiLevelType w:val="hybridMultilevel"/>
    <w:tmpl w:val="6ED08DF8"/>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E3F3FEC"/>
    <w:multiLevelType w:val="hybridMultilevel"/>
    <w:tmpl w:val="106437F8"/>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F7A7C20"/>
    <w:multiLevelType w:val="hybridMultilevel"/>
    <w:tmpl w:val="3BC42292"/>
    <w:lvl w:ilvl="0" w:tplc="8F565382">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32F21C3"/>
    <w:multiLevelType w:val="hybridMultilevel"/>
    <w:tmpl w:val="B78C0E76"/>
    <w:lvl w:ilvl="0" w:tplc="12E4229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38D2F1A"/>
    <w:multiLevelType w:val="hybridMultilevel"/>
    <w:tmpl w:val="53C056DC"/>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97B3C1D"/>
    <w:multiLevelType w:val="hybridMultilevel"/>
    <w:tmpl w:val="658AC6DE"/>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A944BAD"/>
    <w:multiLevelType w:val="hybridMultilevel"/>
    <w:tmpl w:val="C5F6232E"/>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C077F57"/>
    <w:multiLevelType w:val="hybridMultilevel"/>
    <w:tmpl w:val="1F4AAEB8"/>
    <w:lvl w:ilvl="0" w:tplc="81701A5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EF83A47"/>
    <w:multiLevelType w:val="hybridMultilevel"/>
    <w:tmpl w:val="D85CCA02"/>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79075EE"/>
    <w:multiLevelType w:val="hybridMultilevel"/>
    <w:tmpl w:val="08A026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7DA087D"/>
    <w:multiLevelType w:val="hybridMultilevel"/>
    <w:tmpl w:val="89E0D7E8"/>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98D2DE2"/>
    <w:multiLevelType w:val="hybridMultilevel"/>
    <w:tmpl w:val="5B1A53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CCB1EBC"/>
    <w:multiLevelType w:val="hybridMultilevel"/>
    <w:tmpl w:val="A42A728C"/>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6C519A"/>
    <w:multiLevelType w:val="hybridMultilevel"/>
    <w:tmpl w:val="926E1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DC9256C"/>
    <w:multiLevelType w:val="hybridMultilevel"/>
    <w:tmpl w:val="BB0AEE68"/>
    <w:lvl w:ilvl="0" w:tplc="C592FF90">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DD33F8E"/>
    <w:multiLevelType w:val="hybridMultilevel"/>
    <w:tmpl w:val="47F29184"/>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E354FD6"/>
    <w:multiLevelType w:val="hybridMultilevel"/>
    <w:tmpl w:val="319232B4"/>
    <w:lvl w:ilvl="0" w:tplc="CECE3E0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3132E37"/>
    <w:multiLevelType w:val="hybridMultilevel"/>
    <w:tmpl w:val="F0F6D7C6"/>
    <w:lvl w:ilvl="0" w:tplc="81701A5A">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31568BF"/>
    <w:multiLevelType w:val="hybridMultilevel"/>
    <w:tmpl w:val="6162739C"/>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10A6301"/>
    <w:multiLevelType w:val="hybridMultilevel"/>
    <w:tmpl w:val="EA0EDAF4"/>
    <w:lvl w:ilvl="0" w:tplc="C592FF90">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A851D5"/>
    <w:multiLevelType w:val="hybridMultilevel"/>
    <w:tmpl w:val="1A4C49BA"/>
    <w:lvl w:ilvl="0" w:tplc="DFCC206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B90175C"/>
    <w:multiLevelType w:val="hybridMultilevel"/>
    <w:tmpl w:val="B34299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4"/>
  </w:num>
  <w:num w:numId="2">
    <w:abstractNumId w:val="41"/>
  </w:num>
  <w:num w:numId="3">
    <w:abstractNumId w:val="31"/>
  </w:num>
  <w:num w:numId="4">
    <w:abstractNumId w:val="1"/>
  </w:num>
  <w:num w:numId="5">
    <w:abstractNumId w:val="14"/>
  </w:num>
  <w:num w:numId="6">
    <w:abstractNumId w:val="39"/>
  </w:num>
  <w:num w:numId="7">
    <w:abstractNumId w:val="29"/>
  </w:num>
  <w:num w:numId="8">
    <w:abstractNumId w:val="10"/>
  </w:num>
  <w:num w:numId="9">
    <w:abstractNumId w:val="33"/>
  </w:num>
  <w:num w:numId="10">
    <w:abstractNumId w:val="5"/>
  </w:num>
  <w:num w:numId="11">
    <w:abstractNumId w:val="23"/>
  </w:num>
  <w:num w:numId="12">
    <w:abstractNumId w:val="3"/>
  </w:num>
  <w:num w:numId="13">
    <w:abstractNumId w:val="40"/>
  </w:num>
  <w:num w:numId="14">
    <w:abstractNumId w:val="25"/>
  </w:num>
  <w:num w:numId="15">
    <w:abstractNumId w:val="17"/>
  </w:num>
  <w:num w:numId="16">
    <w:abstractNumId w:val="9"/>
  </w:num>
  <w:num w:numId="17">
    <w:abstractNumId w:val="30"/>
  </w:num>
  <w:num w:numId="18">
    <w:abstractNumId w:val="7"/>
  </w:num>
  <w:num w:numId="19">
    <w:abstractNumId w:val="38"/>
  </w:num>
  <w:num w:numId="20">
    <w:abstractNumId w:val="20"/>
  </w:num>
  <w:num w:numId="21">
    <w:abstractNumId w:val="8"/>
  </w:num>
  <w:num w:numId="22">
    <w:abstractNumId w:val="35"/>
  </w:num>
  <w:num w:numId="23">
    <w:abstractNumId w:val="28"/>
  </w:num>
  <w:num w:numId="24">
    <w:abstractNumId w:val="16"/>
  </w:num>
  <w:num w:numId="25">
    <w:abstractNumId w:val="24"/>
  </w:num>
  <w:num w:numId="26">
    <w:abstractNumId w:val="0"/>
  </w:num>
  <w:num w:numId="27">
    <w:abstractNumId w:val="26"/>
  </w:num>
  <w:num w:numId="28">
    <w:abstractNumId w:val="21"/>
  </w:num>
  <w:num w:numId="29">
    <w:abstractNumId w:val="37"/>
  </w:num>
  <w:num w:numId="30">
    <w:abstractNumId w:val="6"/>
  </w:num>
  <w:num w:numId="31">
    <w:abstractNumId w:val="27"/>
  </w:num>
  <w:num w:numId="32">
    <w:abstractNumId w:val="11"/>
  </w:num>
  <w:num w:numId="33">
    <w:abstractNumId w:val="12"/>
  </w:num>
  <w:num w:numId="34">
    <w:abstractNumId w:val="13"/>
  </w:num>
  <w:num w:numId="35">
    <w:abstractNumId w:val="18"/>
  </w:num>
  <w:num w:numId="36">
    <w:abstractNumId w:val="22"/>
  </w:num>
  <w:num w:numId="37">
    <w:abstractNumId w:val="36"/>
  </w:num>
  <w:num w:numId="38">
    <w:abstractNumId w:val="32"/>
  </w:num>
  <w:num w:numId="39">
    <w:abstractNumId w:val="19"/>
  </w:num>
  <w:num w:numId="40">
    <w:abstractNumId w:val="2"/>
  </w:num>
  <w:num w:numId="41">
    <w:abstractNumId w:val="15"/>
  </w:num>
  <w:num w:numId="42">
    <w:abstractNumId w:val="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attachedTemplate r:id="rId1"/>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733B"/>
    <w:rsid w:val="00001F4F"/>
    <w:rsid w:val="000057CC"/>
    <w:rsid w:val="00013AAC"/>
    <w:rsid w:val="00016B83"/>
    <w:rsid w:val="00020D71"/>
    <w:rsid w:val="000237BB"/>
    <w:rsid w:val="00023A0A"/>
    <w:rsid w:val="00026C39"/>
    <w:rsid w:val="0003246B"/>
    <w:rsid w:val="000338A2"/>
    <w:rsid w:val="0004052D"/>
    <w:rsid w:val="00041EC0"/>
    <w:rsid w:val="00042D5E"/>
    <w:rsid w:val="00045EB8"/>
    <w:rsid w:val="0005288F"/>
    <w:rsid w:val="000550E5"/>
    <w:rsid w:val="000653D9"/>
    <w:rsid w:val="00070C9C"/>
    <w:rsid w:val="00073966"/>
    <w:rsid w:val="00075153"/>
    <w:rsid w:val="00075186"/>
    <w:rsid w:val="00076E25"/>
    <w:rsid w:val="00080185"/>
    <w:rsid w:val="000802CA"/>
    <w:rsid w:val="00084105"/>
    <w:rsid w:val="00090C13"/>
    <w:rsid w:val="00095D6B"/>
    <w:rsid w:val="00096A7A"/>
    <w:rsid w:val="000A5237"/>
    <w:rsid w:val="000A607C"/>
    <w:rsid w:val="000A60CC"/>
    <w:rsid w:val="000A661E"/>
    <w:rsid w:val="000A6CB3"/>
    <w:rsid w:val="000B4D4C"/>
    <w:rsid w:val="000B5169"/>
    <w:rsid w:val="000B5716"/>
    <w:rsid w:val="000C24CA"/>
    <w:rsid w:val="000C495D"/>
    <w:rsid w:val="000D04EE"/>
    <w:rsid w:val="000E087D"/>
    <w:rsid w:val="000E2453"/>
    <w:rsid w:val="000E2F80"/>
    <w:rsid w:val="000E3042"/>
    <w:rsid w:val="000E3582"/>
    <w:rsid w:val="000E5EE0"/>
    <w:rsid w:val="000E60EA"/>
    <w:rsid w:val="000F216D"/>
    <w:rsid w:val="000F2DD4"/>
    <w:rsid w:val="001001A0"/>
    <w:rsid w:val="001017EB"/>
    <w:rsid w:val="0010683C"/>
    <w:rsid w:val="00106BEE"/>
    <w:rsid w:val="00106D59"/>
    <w:rsid w:val="00112A22"/>
    <w:rsid w:val="001133AF"/>
    <w:rsid w:val="001204B4"/>
    <w:rsid w:val="00122520"/>
    <w:rsid w:val="00125AC7"/>
    <w:rsid w:val="00127627"/>
    <w:rsid w:val="00127AD7"/>
    <w:rsid w:val="00131185"/>
    <w:rsid w:val="001314E9"/>
    <w:rsid w:val="001320DA"/>
    <w:rsid w:val="00132CA1"/>
    <w:rsid w:val="00137D82"/>
    <w:rsid w:val="00142814"/>
    <w:rsid w:val="001435CE"/>
    <w:rsid w:val="00143CC3"/>
    <w:rsid w:val="00144BB5"/>
    <w:rsid w:val="001464F2"/>
    <w:rsid w:val="00151536"/>
    <w:rsid w:val="00152D64"/>
    <w:rsid w:val="00154BC7"/>
    <w:rsid w:val="001552B2"/>
    <w:rsid w:val="00155485"/>
    <w:rsid w:val="0016111B"/>
    <w:rsid w:val="001651D2"/>
    <w:rsid w:val="00165BB6"/>
    <w:rsid w:val="00167605"/>
    <w:rsid w:val="001711A7"/>
    <w:rsid w:val="00173561"/>
    <w:rsid w:val="00174185"/>
    <w:rsid w:val="00175538"/>
    <w:rsid w:val="001771DF"/>
    <w:rsid w:val="001778D3"/>
    <w:rsid w:val="00191EDE"/>
    <w:rsid w:val="00192BA4"/>
    <w:rsid w:val="00194168"/>
    <w:rsid w:val="001950E8"/>
    <w:rsid w:val="00195C73"/>
    <w:rsid w:val="0019632E"/>
    <w:rsid w:val="00197255"/>
    <w:rsid w:val="00197D39"/>
    <w:rsid w:val="001A1464"/>
    <w:rsid w:val="001A1868"/>
    <w:rsid w:val="001A23A4"/>
    <w:rsid w:val="001A482C"/>
    <w:rsid w:val="001A5987"/>
    <w:rsid w:val="001A7779"/>
    <w:rsid w:val="001A79F8"/>
    <w:rsid w:val="001A7F00"/>
    <w:rsid w:val="001B0218"/>
    <w:rsid w:val="001B0B38"/>
    <w:rsid w:val="001B223F"/>
    <w:rsid w:val="001B2CDA"/>
    <w:rsid w:val="001B385A"/>
    <w:rsid w:val="001C10ED"/>
    <w:rsid w:val="001C3CA2"/>
    <w:rsid w:val="001C459A"/>
    <w:rsid w:val="001C488D"/>
    <w:rsid w:val="001C5542"/>
    <w:rsid w:val="001C56BF"/>
    <w:rsid w:val="001D3CF9"/>
    <w:rsid w:val="001D3D63"/>
    <w:rsid w:val="001D3D66"/>
    <w:rsid w:val="001D78FB"/>
    <w:rsid w:val="001E409A"/>
    <w:rsid w:val="001E48D3"/>
    <w:rsid w:val="001E5E84"/>
    <w:rsid w:val="001F04D6"/>
    <w:rsid w:val="001F4E87"/>
    <w:rsid w:val="0020189F"/>
    <w:rsid w:val="002064D8"/>
    <w:rsid w:val="00207525"/>
    <w:rsid w:val="002107F5"/>
    <w:rsid w:val="00215C2C"/>
    <w:rsid w:val="00224E86"/>
    <w:rsid w:val="0022561F"/>
    <w:rsid w:val="00225883"/>
    <w:rsid w:val="0022670F"/>
    <w:rsid w:val="0023126A"/>
    <w:rsid w:val="0023375E"/>
    <w:rsid w:val="002359C7"/>
    <w:rsid w:val="00237D69"/>
    <w:rsid w:val="00241075"/>
    <w:rsid w:val="00245075"/>
    <w:rsid w:val="0025191A"/>
    <w:rsid w:val="00251CA2"/>
    <w:rsid w:val="0026079B"/>
    <w:rsid w:val="00261854"/>
    <w:rsid w:val="002626F2"/>
    <w:rsid w:val="00264D08"/>
    <w:rsid w:val="002665D1"/>
    <w:rsid w:val="00266AAD"/>
    <w:rsid w:val="00273D73"/>
    <w:rsid w:val="00273FB3"/>
    <w:rsid w:val="002749BF"/>
    <w:rsid w:val="00275484"/>
    <w:rsid w:val="00275993"/>
    <w:rsid w:val="00286747"/>
    <w:rsid w:val="002869BF"/>
    <w:rsid w:val="00287BF5"/>
    <w:rsid w:val="00290C2D"/>
    <w:rsid w:val="002910E2"/>
    <w:rsid w:val="00291BA8"/>
    <w:rsid w:val="002922CA"/>
    <w:rsid w:val="002A2740"/>
    <w:rsid w:val="002A2E95"/>
    <w:rsid w:val="002A454F"/>
    <w:rsid w:val="002A4687"/>
    <w:rsid w:val="002B0201"/>
    <w:rsid w:val="002B21CE"/>
    <w:rsid w:val="002B29CC"/>
    <w:rsid w:val="002B2E43"/>
    <w:rsid w:val="002B492E"/>
    <w:rsid w:val="002B4966"/>
    <w:rsid w:val="002B6751"/>
    <w:rsid w:val="002C1E02"/>
    <w:rsid w:val="002C3494"/>
    <w:rsid w:val="002C43C3"/>
    <w:rsid w:val="002D1520"/>
    <w:rsid w:val="002D2B28"/>
    <w:rsid w:val="002D4BDB"/>
    <w:rsid w:val="002D6750"/>
    <w:rsid w:val="002D7AB0"/>
    <w:rsid w:val="002E1F4E"/>
    <w:rsid w:val="002E2AD1"/>
    <w:rsid w:val="002E2E64"/>
    <w:rsid w:val="002E5AD4"/>
    <w:rsid w:val="002E5EBE"/>
    <w:rsid w:val="002E77AF"/>
    <w:rsid w:val="002F160C"/>
    <w:rsid w:val="002F2096"/>
    <w:rsid w:val="002F2309"/>
    <w:rsid w:val="002F23F3"/>
    <w:rsid w:val="002F2E89"/>
    <w:rsid w:val="002F3E45"/>
    <w:rsid w:val="002F5938"/>
    <w:rsid w:val="002F5D0A"/>
    <w:rsid w:val="002F774D"/>
    <w:rsid w:val="002F7F27"/>
    <w:rsid w:val="0030569C"/>
    <w:rsid w:val="003066A9"/>
    <w:rsid w:val="003067A9"/>
    <w:rsid w:val="0031083F"/>
    <w:rsid w:val="0031231C"/>
    <w:rsid w:val="0031660E"/>
    <w:rsid w:val="003227D7"/>
    <w:rsid w:val="0032351A"/>
    <w:rsid w:val="0032655E"/>
    <w:rsid w:val="00327694"/>
    <w:rsid w:val="00334D0B"/>
    <w:rsid w:val="00337F2A"/>
    <w:rsid w:val="00340706"/>
    <w:rsid w:val="00341C36"/>
    <w:rsid w:val="00341F86"/>
    <w:rsid w:val="00345E83"/>
    <w:rsid w:val="00346CF5"/>
    <w:rsid w:val="00347278"/>
    <w:rsid w:val="00351F53"/>
    <w:rsid w:val="003526B3"/>
    <w:rsid w:val="00352F6C"/>
    <w:rsid w:val="0035353E"/>
    <w:rsid w:val="003546D9"/>
    <w:rsid w:val="00361C72"/>
    <w:rsid w:val="00361FA0"/>
    <w:rsid w:val="00362ADC"/>
    <w:rsid w:val="00362E65"/>
    <w:rsid w:val="00364FAE"/>
    <w:rsid w:val="003655BE"/>
    <w:rsid w:val="00366EBC"/>
    <w:rsid w:val="003675D2"/>
    <w:rsid w:val="00375406"/>
    <w:rsid w:val="0037672C"/>
    <w:rsid w:val="00380E0D"/>
    <w:rsid w:val="00381391"/>
    <w:rsid w:val="0038290D"/>
    <w:rsid w:val="00384162"/>
    <w:rsid w:val="003878E6"/>
    <w:rsid w:val="0039487D"/>
    <w:rsid w:val="0039538D"/>
    <w:rsid w:val="00395498"/>
    <w:rsid w:val="00397B04"/>
    <w:rsid w:val="003A0F2D"/>
    <w:rsid w:val="003A4A4E"/>
    <w:rsid w:val="003A699D"/>
    <w:rsid w:val="003A712A"/>
    <w:rsid w:val="003A7F59"/>
    <w:rsid w:val="003B226C"/>
    <w:rsid w:val="003B3A3C"/>
    <w:rsid w:val="003C1C6E"/>
    <w:rsid w:val="003C3289"/>
    <w:rsid w:val="003D1E8D"/>
    <w:rsid w:val="003D393E"/>
    <w:rsid w:val="003D431D"/>
    <w:rsid w:val="003D4549"/>
    <w:rsid w:val="003D4C15"/>
    <w:rsid w:val="003D7E04"/>
    <w:rsid w:val="003E0557"/>
    <w:rsid w:val="003E0743"/>
    <w:rsid w:val="003E0FF7"/>
    <w:rsid w:val="003E1EC0"/>
    <w:rsid w:val="003E50AF"/>
    <w:rsid w:val="003E7193"/>
    <w:rsid w:val="003F09D7"/>
    <w:rsid w:val="003F7311"/>
    <w:rsid w:val="00405E09"/>
    <w:rsid w:val="0040643D"/>
    <w:rsid w:val="00407C93"/>
    <w:rsid w:val="00412A43"/>
    <w:rsid w:val="00415C74"/>
    <w:rsid w:val="00417266"/>
    <w:rsid w:val="004231D7"/>
    <w:rsid w:val="004232B0"/>
    <w:rsid w:val="00426B20"/>
    <w:rsid w:val="00426F4F"/>
    <w:rsid w:val="00443EBB"/>
    <w:rsid w:val="00450FA0"/>
    <w:rsid w:val="004519AC"/>
    <w:rsid w:val="00463313"/>
    <w:rsid w:val="004662AB"/>
    <w:rsid w:val="0047012A"/>
    <w:rsid w:val="00470C82"/>
    <w:rsid w:val="00470F12"/>
    <w:rsid w:val="0047286F"/>
    <w:rsid w:val="00476A15"/>
    <w:rsid w:val="004830F9"/>
    <w:rsid w:val="00485D4E"/>
    <w:rsid w:val="004873A6"/>
    <w:rsid w:val="004925FC"/>
    <w:rsid w:val="00495DE6"/>
    <w:rsid w:val="004965AA"/>
    <w:rsid w:val="004A1066"/>
    <w:rsid w:val="004A7D3C"/>
    <w:rsid w:val="004B09B6"/>
    <w:rsid w:val="004C14AD"/>
    <w:rsid w:val="004C424E"/>
    <w:rsid w:val="004C796F"/>
    <w:rsid w:val="004C7BBB"/>
    <w:rsid w:val="004D0C56"/>
    <w:rsid w:val="004D11A9"/>
    <w:rsid w:val="004D24F0"/>
    <w:rsid w:val="004D6880"/>
    <w:rsid w:val="004E164A"/>
    <w:rsid w:val="004E1CB3"/>
    <w:rsid w:val="004E35CF"/>
    <w:rsid w:val="004E3B0C"/>
    <w:rsid w:val="004E5F50"/>
    <w:rsid w:val="004E625C"/>
    <w:rsid w:val="004E63F3"/>
    <w:rsid w:val="004E6A52"/>
    <w:rsid w:val="004F1A1E"/>
    <w:rsid w:val="004F27CB"/>
    <w:rsid w:val="004F3CA3"/>
    <w:rsid w:val="004F4F38"/>
    <w:rsid w:val="004F554B"/>
    <w:rsid w:val="004F75BF"/>
    <w:rsid w:val="004F77B6"/>
    <w:rsid w:val="00500DB2"/>
    <w:rsid w:val="005013CF"/>
    <w:rsid w:val="00503E8D"/>
    <w:rsid w:val="0050514F"/>
    <w:rsid w:val="0050530E"/>
    <w:rsid w:val="00511619"/>
    <w:rsid w:val="005124EC"/>
    <w:rsid w:val="00514858"/>
    <w:rsid w:val="00514E0C"/>
    <w:rsid w:val="00516AFD"/>
    <w:rsid w:val="0051785B"/>
    <w:rsid w:val="00522F06"/>
    <w:rsid w:val="00531775"/>
    <w:rsid w:val="00534867"/>
    <w:rsid w:val="00535275"/>
    <w:rsid w:val="0053784A"/>
    <w:rsid w:val="005435CC"/>
    <w:rsid w:val="00552D89"/>
    <w:rsid w:val="00553FEE"/>
    <w:rsid w:val="005545E5"/>
    <w:rsid w:val="00554DE6"/>
    <w:rsid w:val="0055612D"/>
    <w:rsid w:val="005570B7"/>
    <w:rsid w:val="005578DE"/>
    <w:rsid w:val="00557A0D"/>
    <w:rsid w:val="00560271"/>
    <w:rsid w:val="00561208"/>
    <w:rsid w:val="005624EB"/>
    <w:rsid w:val="005638D6"/>
    <w:rsid w:val="005677E2"/>
    <w:rsid w:val="00571639"/>
    <w:rsid w:val="0057351B"/>
    <w:rsid w:val="0057513E"/>
    <w:rsid w:val="0057549B"/>
    <w:rsid w:val="00575DBE"/>
    <w:rsid w:val="005768BE"/>
    <w:rsid w:val="005818CF"/>
    <w:rsid w:val="005863D3"/>
    <w:rsid w:val="005A3235"/>
    <w:rsid w:val="005A5187"/>
    <w:rsid w:val="005A5AD7"/>
    <w:rsid w:val="005A5F13"/>
    <w:rsid w:val="005B09B3"/>
    <w:rsid w:val="005B4A76"/>
    <w:rsid w:val="005B4BCA"/>
    <w:rsid w:val="005B5588"/>
    <w:rsid w:val="005C0EB8"/>
    <w:rsid w:val="005C1C42"/>
    <w:rsid w:val="005C2446"/>
    <w:rsid w:val="005C27B0"/>
    <w:rsid w:val="005C60BA"/>
    <w:rsid w:val="005C7BC8"/>
    <w:rsid w:val="005D31FE"/>
    <w:rsid w:val="005D3987"/>
    <w:rsid w:val="005D663E"/>
    <w:rsid w:val="005E7457"/>
    <w:rsid w:val="005F123F"/>
    <w:rsid w:val="005F55A8"/>
    <w:rsid w:val="005F5A0C"/>
    <w:rsid w:val="005F7D1A"/>
    <w:rsid w:val="006016DF"/>
    <w:rsid w:val="0060215A"/>
    <w:rsid w:val="006023E1"/>
    <w:rsid w:val="006041BB"/>
    <w:rsid w:val="00604909"/>
    <w:rsid w:val="00604ED0"/>
    <w:rsid w:val="00607AD6"/>
    <w:rsid w:val="0061030D"/>
    <w:rsid w:val="0061283A"/>
    <w:rsid w:val="006135FD"/>
    <w:rsid w:val="00613DBB"/>
    <w:rsid w:val="00614CD4"/>
    <w:rsid w:val="00616260"/>
    <w:rsid w:val="006176F4"/>
    <w:rsid w:val="00620DA5"/>
    <w:rsid w:val="006256B6"/>
    <w:rsid w:val="006265F4"/>
    <w:rsid w:val="00634F25"/>
    <w:rsid w:val="00635FE9"/>
    <w:rsid w:val="00641CA2"/>
    <w:rsid w:val="00642B3E"/>
    <w:rsid w:val="00643D80"/>
    <w:rsid w:val="00646425"/>
    <w:rsid w:val="00647F71"/>
    <w:rsid w:val="00647FFA"/>
    <w:rsid w:val="00653CF1"/>
    <w:rsid w:val="00654F1F"/>
    <w:rsid w:val="0065680E"/>
    <w:rsid w:val="0066053B"/>
    <w:rsid w:val="006605D9"/>
    <w:rsid w:val="0066422F"/>
    <w:rsid w:val="00667B92"/>
    <w:rsid w:val="00672A32"/>
    <w:rsid w:val="00673868"/>
    <w:rsid w:val="0068033E"/>
    <w:rsid w:val="00683913"/>
    <w:rsid w:val="0068494D"/>
    <w:rsid w:val="00691DA6"/>
    <w:rsid w:val="0069204D"/>
    <w:rsid w:val="00697B3F"/>
    <w:rsid w:val="006A1274"/>
    <w:rsid w:val="006A35CF"/>
    <w:rsid w:val="006A3B6C"/>
    <w:rsid w:val="006A55FF"/>
    <w:rsid w:val="006A7EB6"/>
    <w:rsid w:val="006B1A6E"/>
    <w:rsid w:val="006B2E61"/>
    <w:rsid w:val="006B4453"/>
    <w:rsid w:val="006B5237"/>
    <w:rsid w:val="006B52CD"/>
    <w:rsid w:val="006B682B"/>
    <w:rsid w:val="006C4A4D"/>
    <w:rsid w:val="006C57FD"/>
    <w:rsid w:val="006C6E18"/>
    <w:rsid w:val="006D14C6"/>
    <w:rsid w:val="006D3A88"/>
    <w:rsid w:val="006D5271"/>
    <w:rsid w:val="006D5D98"/>
    <w:rsid w:val="006E1305"/>
    <w:rsid w:val="006E212C"/>
    <w:rsid w:val="006E43D9"/>
    <w:rsid w:val="006E5B08"/>
    <w:rsid w:val="006E6D18"/>
    <w:rsid w:val="006F1AC1"/>
    <w:rsid w:val="00700BDF"/>
    <w:rsid w:val="00702B0E"/>
    <w:rsid w:val="00703CE0"/>
    <w:rsid w:val="00705291"/>
    <w:rsid w:val="007117B8"/>
    <w:rsid w:val="007132A7"/>
    <w:rsid w:val="007150CD"/>
    <w:rsid w:val="00716A16"/>
    <w:rsid w:val="007218CC"/>
    <w:rsid w:val="0072331B"/>
    <w:rsid w:val="00725143"/>
    <w:rsid w:val="0072574A"/>
    <w:rsid w:val="00731083"/>
    <w:rsid w:val="007313E0"/>
    <w:rsid w:val="007340AB"/>
    <w:rsid w:val="00741BED"/>
    <w:rsid w:val="00742364"/>
    <w:rsid w:val="00744225"/>
    <w:rsid w:val="00745BFB"/>
    <w:rsid w:val="00752E38"/>
    <w:rsid w:val="00752E8C"/>
    <w:rsid w:val="00755C8C"/>
    <w:rsid w:val="0075608E"/>
    <w:rsid w:val="00756696"/>
    <w:rsid w:val="00760C65"/>
    <w:rsid w:val="00763885"/>
    <w:rsid w:val="00763F56"/>
    <w:rsid w:val="00766B4B"/>
    <w:rsid w:val="00767643"/>
    <w:rsid w:val="00770141"/>
    <w:rsid w:val="00773BEC"/>
    <w:rsid w:val="007755F0"/>
    <w:rsid w:val="00777457"/>
    <w:rsid w:val="00782FF7"/>
    <w:rsid w:val="007850EF"/>
    <w:rsid w:val="00791F1A"/>
    <w:rsid w:val="0079299D"/>
    <w:rsid w:val="00795414"/>
    <w:rsid w:val="007963A9"/>
    <w:rsid w:val="0079722D"/>
    <w:rsid w:val="00797A1B"/>
    <w:rsid w:val="007A3B68"/>
    <w:rsid w:val="007A5D4B"/>
    <w:rsid w:val="007B4F4B"/>
    <w:rsid w:val="007C1D6B"/>
    <w:rsid w:val="007C2011"/>
    <w:rsid w:val="007C259C"/>
    <w:rsid w:val="007C391E"/>
    <w:rsid w:val="007C67ED"/>
    <w:rsid w:val="007D3E84"/>
    <w:rsid w:val="007E052A"/>
    <w:rsid w:val="007E05A7"/>
    <w:rsid w:val="007E353C"/>
    <w:rsid w:val="007E4037"/>
    <w:rsid w:val="007E43B4"/>
    <w:rsid w:val="007F287F"/>
    <w:rsid w:val="007F2E5D"/>
    <w:rsid w:val="007F3DE3"/>
    <w:rsid w:val="007F4187"/>
    <w:rsid w:val="007F65AE"/>
    <w:rsid w:val="0080078F"/>
    <w:rsid w:val="00802D6E"/>
    <w:rsid w:val="00811C84"/>
    <w:rsid w:val="00812ED1"/>
    <w:rsid w:val="0082269B"/>
    <w:rsid w:val="00822A47"/>
    <w:rsid w:val="00823908"/>
    <w:rsid w:val="00827C8B"/>
    <w:rsid w:val="008312C1"/>
    <w:rsid w:val="00831596"/>
    <w:rsid w:val="00834673"/>
    <w:rsid w:val="008372FD"/>
    <w:rsid w:val="008379CA"/>
    <w:rsid w:val="008418B0"/>
    <w:rsid w:val="00856A41"/>
    <w:rsid w:val="00860E77"/>
    <w:rsid w:val="00864E1B"/>
    <w:rsid w:val="008668A2"/>
    <w:rsid w:val="00885FB1"/>
    <w:rsid w:val="00887830"/>
    <w:rsid w:val="00890FC7"/>
    <w:rsid w:val="00892407"/>
    <w:rsid w:val="00893F29"/>
    <w:rsid w:val="008A02B1"/>
    <w:rsid w:val="008A1275"/>
    <w:rsid w:val="008A1CCF"/>
    <w:rsid w:val="008B24F0"/>
    <w:rsid w:val="008B360D"/>
    <w:rsid w:val="008B437E"/>
    <w:rsid w:val="008B5C36"/>
    <w:rsid w:val="008B694A"/>
    <w:rsid w:val="008C15E9"/>
    <w:rsid w:val="008C518D"/>
    <w:rsid w:val="008C5BA8"/>
    <w:rsid w:val="008C5FED"/>
    <w:rsid w:val="008D1BEE"/>
    <w:rsid w:val="008D2B4B"/>
    <w:rsid w:val="008D46AC"/>
    <w:rsid w:val="008E7443"/>
    <w:rsid w:val="009006AC"/>
    <w:rsid w:val="0090465B"/>
    <w:rsid w:val="00904CF1"/>
    <w:rsid w:val="009053A4"/>
    <w:rsid w:val="00906B12"/>
    <w:rsid w:val="00907B80"/>
    <w:rsid w:val="009160EF"/>
    <w:rsid w:val="00916585"/>
    <w:rsid w:val="009175D9"/>
    <w:rsid w:val="0092087F"/>
    <w:rsid w:val="0092406C"/>
    <w:rsid w:val="0092763B"/>
    <w:rsid w:val="00930256"/>
    <w:rsid w:val="00933B5F"/>
    <w:rsid w:val="00934AFE"/>
    <w:rsid w:val="00940377"/>
    <w:rsid w:val="00941CC8"/>
    <w:rsid w:val="00953BCB"/>
    <w:rsid w:val="0095594A"/>
    <w:rsid w:val="00957C34"/>
    <w:rsid w:val="00960864"/>
    <w:rsid w:val="0096219E"/>
    <w:rsid w:val="009662BE"/>
    <w:rsid w:val="0097398D"/>
    <w:rsid w:val="0098150C"/>
    <w:rsid w:val="009859F5"/>
    <w:rsid w:val="00987D5A"/>
    <w:rsid w:val="009916B5"/>
    <w:rsid w:val="00991BA5"/>
    <w:rsid w:val="0099372B"/>
    <w:rsid w:val="00996ADE"/>
    <w:rsid w:val="00997A81"/>
    <w:rsid w:val="009A1993"/>
    <w:rsid w:val="009A244B"/>
    <w:rsid w:val="009A3ABF"/>
    <w:rsid w:val="009A4D8B"/>
    <w:rsid w:val="009B121F"/>
    <w:rsid w:val="009B141B"/>
    <w:rsid w:val="009B45C9"/>
    <w:rsid w:val="009C0EAD"/>
    <w:rsid w:val="009C2672"/>
    <w:rsid w:val="009C4E44"/>
    <w:rsid w:val="009D1D88"/>
    <w:rsid w:val="009D465C"/>
    <w:rsid w:val="009D7807"/>
    <w:rsid w:val="009E1320"/>
    <w:rsid w:val="009E1CC9"/>
    <w:rsid w:val="009E26DF"/>
    <w:rsid w:val="009E2D13"/>
    <w:rsid w:val="009E6E8A"/>
    <w:rsid w:val="009E7475"/>
    <w:rsid w:val="009E7828"/>
    <w:rsid w:val="009E795F"/>
    <w:rsid w:val="009F1BB9"/>
    <w:rsid w:val="009F6403"/>
    <w:rsid w:val="00A05C99"/>
    <w:rsid w:val="00A065DF"/>
    <w:rsid w:val="00A077E0"/>
    <w:rsid w:val="00A14397"/>
    <w:rsid w:val="00A15018"/>
    <w:rsid w:val="00A15CCB"/>
    <w:rsid w:val="00A1640D"/>
    <w:rsid w:val="00A2022E"/>
    <w:rsid w:val="00A238FE"/>
    <w:rsid w:val="00A27C78"/>
    <w:rsid w:val="00A32FE5"/>
    <w:rsid w:val="00A33740"/>
    <w:rsid w:val="00A36191"/>
    <w:rsid w:val="00A445FD"/>
    <w:rsid w:val="00A50C35"/>
    <w:rsid w:val="00A53217"/>
    <w:rsid w:val="00A633E3"/>
    <w:rsid w:val="00A63A9E"/>
    <w:rsid w:val="00A654FF"/>
    <w:rsid w:val="00A718ED"/>
    <w:rsid w:val="00A733DB"/>
    <w:rsid w:val="00A74214"/>
    <w:rsid w:val="00A770B8"/>
    <w:rsid w:val="00A77D17"/>
    <w:rsid w:val="00A82F85"/>
    <w:rsid w:val="00A90D62"/>
    <w:rsid w:val="00A9454B"/>
    <w:rsid w:val="00A97290"/>
    <w:rsid w:val="00AA74C4"/>
    <w:rsid w:val="00AB0FAB"/>
    <w:rsid w:val="00AB1629"/>
    <w:rsid w:val="00AB472F"/>
    <w:rsid w:val="00AC3390"/>
    <w:rsid w:val="00AC3414"/>
    <w:rsid w:val="00AD0701"/>
    <w:rsid w:val="00AD1EFD"/>
    <w:rsid w:val="00AD2D8E"/>
    <w:rsid w:val="00AD3132"/>
    <w:rsid w:val="00AD4500"/>
    <w:rsid w:val="00AD5F80"/>
    <w:rsid w:val="00AD7B0F"/>
    <w:rsid w:val="00AD7CEA"/>
    <w:rsid w:val="00AE1AB6"/>
    <w:rsid w:val="00AE23A0"/>
    <w:rsid w:val="00AE5EF4"/>
    <w:rsid w:val="00AE655A"/>
    <w:rsid w:val="00AF1A53"/>
    <w:rsid w:val="00B01FE6"/>
    <w:rsid w:val="00B04579"/>
    <w:rsid w:val="00B04BBF"/>
    <w:rsid w:val="00B0527B"/>
    <w:rsid w:val="00B06175"/>
    <w:rsid w:val="00B1150E"/>
    <w:rsid w:val="00B16B35"/>
    <w:rsid w:val="00B213F0"/>
    <w:rsid w:val="00B21DA3"/>
    <w:rsid w:val="00B2474C"/>
    <w:rsid w:val="00B25871"/>
    <w:rsid w:val="00B25B3F"/>
    <w:rsid w:val="00B25CDB"/>
    <w:rsid w:val="00B25EFF"/>
    <w:rsid w:val="00B30392"/>
    <w:rsid w:val="00B31662"/>
    <w:rsid w:val="00B33343"/>
    <w:rsid w:val="00B35208"/>
    <w:rsid w:val="00B401D9"/>
    <w:rsid w:val="00B40E7E"/>
    <w:rsid w:val="00B43901"/>
    <w:rsid w:val="00B46CAB"/>
    <w:rsid w:val="00B517E1"/>
    <w:rsid w:val="00B51D9A"/>
    <w:rsid w:val="00B535A3"/>
    <w:rsid w:val="00B5365D"/>
    <w:rsid w:val="00B60B34"/>
    <w:rsid w:val="00B6265F"/>
    <w:rsid w:val="00B62EB1"/>
    <w:rsid w:val="00B63140"/>
    <w:rsid w:val="00B6554F"/>
    <w:rsid w:val="00B710A2"/>
    <w:rsid w:val="00B71E67"/>
    <w:rsid w:val="00B73198"/>
    <w:rsid w:val="00B74B6A"/>
    <w:rsid w:val="00B77668"/>
    <w:rsid w:val="00B813BE"/>
    <w:rsid w:val="00B832E3"/>
    <w:rsid w:val="00B842F5"/>
    <w:rsid w:val="00B85131"/>
    <w:rsid w:val="00B86819"/>
    <w:rsid w:val="00B92344"/>
    <w:rsid w:val="00B9682F"/>
    <w:rsid w:val="00B9745F"/>
    <w:rsid w:val="00B977E7"/>
    <w:rsid w:val="00BA0568"/>
    <w:rsid w:val="00BA0766"/>
    <w:rsid w:val="00BA089C"/>
    <w:rsid w:val="00BA1760"/>
    <w:rsid w:val="00BA22E4"/>
    <w:rsid w:val="00BA4189"/>
    <w:rsid w:val="00BB0E06"/>
    <w:rsid w:val="00BC1233"/>
    <w:rsid w:val="00BC4655"/>
    <w:rsid w:val="00BC75BF"/>
    <w:rsid w:val="00BD1F11"/>
    <w:rsid w:val="00BD3EFE"/>
    <w:rsid w:val="00BD63E1"/>
    <w:rsid w:val="00BE16B6"/>
    <w:rsid w:val="00BE16C8"/>
    <w:rsid w:val="00BE5E5F"/>
    <w:rsid w:val="00BE651E"/>
    <w:rsid w:val="00BF2758"/>
    <w:rsid w:val="00BF3331"/>
    <w:rsid w:val="00C000D3"/>
    <w:rsid w:val="00C00455"/>
    <w:rsid w:val="00C01CA4"/>
    <w:rsid w:val="00C021E4"/>
    <w:rsid w:val="00C0534C"/>
    <w:rsid w:val="00C075E8"/>
    <w:rsid w:val="00C10BF2"/>
    <w:rsid w:val="00C137D7"/>
    <w:rsid w:val="00C17D6F"/>
    <w:rsid w:val="00C212F7"/>
    <w:rsid w:val="00C24921"/>
    <w:rsid w:val="00C27404"/>
    <w:rsid w:val="00C346A0"/>
    <w:rsid w:val="00C40308"/>
    <w:rsid w:val="00C51E8E"/>
    <w:rsid w:val="00C5400A"/>
    <w:rsid w:val="00C54401"/>
    <w:rsid w:val="00C600D0"/>
    <w:rsid w:val="00C63409"/>
    <w:rsid w:val="00C647FB"/>
    <w:rsid w:val="00C65BBB"/>
    <w:rsid w:val="00C71458"/>
    <w:rsid w:val="00C71E71"/>
    <w:rsid w:val="00C7413E"/>
    <w:rsid w:val="00C74810"/>
    <w:rsid w:val="00C81214"/>
    <w:rsid w:val="00C82D59"/>
    <w:rsid w:val="00C84D94"/>
    <w:rsid w:val="00C8556E"/>
    <w:rsid w:val="00C87008"/>
    <w:rsid w:val="00C875D1"/>
    <w:rsid w:val="00C97246"/>
    <w:rsid w:val="00CA65A0"/>
    <w:rsid w:val="00CA663F"/>
    <w:rsid w:val="00CA7CCC"/>
    <w:rsid w:val="00CB3EEF"/>
    <w:rsid w:val="00CB781D"/>
    <w:rsid w:val="00CC1CD4"/>
    <w:rsid w:val="00CC2673"/>
    <w:rsid w:val="00CD0123"/>
    <w:rsid w:val="00CD2B7C"/>
    <w:rsid w:val="00CD35CB"/>
    <w:rsid w:val="00CD686F"/>
    <w:rsid w:val="00CD7022"/>
    <w:rsid w:val="00CE41E8"/>
    <w:rsid w:val="00CE7474"/>
    <w:rsid w:val="00CE7C1A"/>
    <w:rsid w:val="00CF052E"/>
    <w:rsid w:val="00CF1D7D"/>
    <w:rsid w:val="00CF3292"/>
    <w:rsid w:val="00CF656A"/>
    <w:rsid w:val="00D00827"/>
    <w:rsid w:val="00D00A07"/>
    <w:rsid w:val="00D029FD"/>
    <w:rsid w:val="00D03A9F"/>
    <w:rsid w:val="00D044F4"/>
    <w:rsid w:val="00D05E81"/>
    <w:rsid w:val="00D072D1"/>
    <w:rsid w:val="00D11337"/>
    <w:rsid w:val="00D1348F"/>
    <w:rsid w:val="00D134E3"/>
    <w:rsid w:val="00D149A8"/>
    <w:rsid w:val="00D150C6"/>
    <w:rsid w:val="00D20324"/>
    <w:rsid w:val="00D20BEC"/>
    <w:rsid w:val="00D23BA3"/>
    <w:rsid w:val="00D241D4"/>
    <w:rsid w:val="00D26799"/>
    <w:rsid w:val="00D27A7C"/>
    <w:rsid w:val="00D32B3B"/>
    <w:rsid w:val="00D35284"/>
    <w:rsid w:val="00D37A10"/>
    <w:rsid w:val="00D431FD"/>
    <w:rsid w:val="00D438F2"/>
    <w:rsid w:val="00D451BB"/>
    <w:rsid w:val="00D47497"/>
    <w:rsid w:val="00D47B7D"/>
    <w:rsid w:val="00D52F5A"/>
    <w:rsid w:val="00D53647"/>
    <w:rsid w:val="00D537FA"/>
    <w:rsid w:val="00D542B1"/>
    <w:rsid w:val="00D56975"/>
    <w:rsid w:val="00D63343"/>
    <w:rsid w:val="00D6357D"/>
    <w:rsid w:val="00D6546F"/>
    <w:rsid w:val="00D705FE"/>
    <w:rsid w:val="00D71E68"/>
    <w:rsid w:val="00D72DF3"/>
    <w:rsid w:val="00D85CA2"/>
    <w:rsid w:val="00D86296"/>
    <w:rsid w:val="00D86B5D"/>
    <w:rsid w:val="00D86D90"/>
    <w:rsid w:val="00D9422D"/>
    <w:rsid w:val="00D94530"/>
    <w:rsid w:val="00D96EB8"/>
    <w:rsid w:val="00D9786D"/>
    <w:rsid w:val="00D97F04"/>
    <w:rsid w:val="00DA148C"/>
    <w:rsid w:val="00DA37BB"/>
    <w:rsid w:val="00DA69E0"/>
    <w:rsid w:val="00DA733B"/>
    <w:rsid w:val="00DA7A7C"/>
    <w:rsid w:val="00DB501F"/>
    <w:rsid w:val="00DB524C"/>
    <w:rsid w:val="00DB7E0B"/>
    <w:rsid w:val="00DC5CA4"/>
    <w:rsid w:val="00DC656F"/>
    <w:rsid w:val="00DD0936"/>
    <w:rsid w:val="00DD0B71"/>
    <w:rsid w:val="00DD697B"/>
    <w:rsid w:val="00DD6C2B"/>
    <w:rsid w:val="00DD7E6E"/>
    <w:rsid w:val="00DE1965"/>
    <w:rsid w:val="00DE2584"/>
    <w:rsid w:val="00DE424C"/>
    <w:rsid w:val="00DE66CA"/>
    <w:rsid w:val="00DF0DA9"/>
    <w:rsid w:val="00DF3F17"/>
    <w:rsid w:val="00DF69ED"/>
    <w:rsid w:val="00E04DF4"/>
    <w:rsid w:val="00E07A5C"/>
    <w:rsid w:val="00E1103D"/>
    <w:rsid w:val="00E141DA"/>
    <w:rsid w:val="00E17CFC"/>
    <w:rsid w:val="00E2035B"/>
    <w:rsid w:val="00E22D60"/>
    <w:rsid w:val="00E24843"/>
    <w:rsid w:val="00E24CE8"/>
    <w:rsid w:val="00E31CE6"/>
    <w:rsid w:val="00E32118"/>
    <w:rsid w:val="00E3400B"/>
    <w:rsid w:val="00E36F03"/>
    <w:rsid w:val="00E37715"/>
    <w:rsid w:val="00E40227"/>
    <w:rsid w:val="00E43E26"/>
    <w:rsid w:val="00E44E59"/>
    <w:rsid w:val="00E462AB"/>
    <w:rsid w:val="00E50D01"/>
    <w:rsid w:val="00E615B7"/>
    <w:rsid w:val="00E716D1"/>
    <w:rsid w:val="00E74B8A"/>
    <w:rsid w:val="00E7600D"/>
    <w:rsid w:val="00E767CE"/>
    <w:rsid w:val="00E76D34"/>
    <w:rsid w:val="00E80529"/>
    <w:rsid w:val="00E81C88"/>
    <w:rsid w:val="00E83A31"/>
    <w:rsid w:val="00E85BD9"/>
    <w:rsid w:val="00E85F90"/>
    <w:rsid w:val="00E90D7E"/>
    <w:rsid w:val="00E97F2A"/>
    <w:rsid w:val="00EA00CD"/>
    <w:rsid w:val="00EA1B9A"/>
    <w:rsid w:val="00EA291E"/>
    <w:rsid w:val="00EA3DB9"/>
    <w:rsid w:val="00EA4C4B"/>
    <w:rsid w:val="00EA594B"/>
    <w:rsid w:val="00EA5BFB"/>
    <w:rsid w:val="00EB1473"/>
    <w:rsid w:val="00EB6285"/>
    <w:rsid w:val="00EC3F6B"/>
    <w:rsid w:val="00EC54BE"/>
    <w:rsid w:val="00EC78AC"/>
    <w:rsid w:val="00EC7FB3"/>
    <w:rsid w:val="00ED3B17"/>
    <w:rsid w:val="00ED775D"/>
    <w:rsid w:val="00EE02EB"/>
    <w:rsid w:val="00EE09BB"/>
    <w:rsid w:val="00EE1DA9"/>
    <w:rsid w:val="00EE5788"/>
    <w:rsid w:val="00EF4C65"/>
    <w:rsid w:val="00F015CE"/>
    <w:rsid w:val="00F034E3"/>
    <w:rsid w:val="00F04C47"/>
    <w:rsid w:val="00F06588"/>
    <w:rsid w:val="00F06F48"/>
    <w:rsid w:val="00F0747B"/>
    <w:rsid w:val="00F12185"/>
    <w:rsid w:val="00F13C1A"/>
    <w:rsid w:val="00F1410E"/>
    <w:rsid w:val="00F145E6"/>
    <w:rsid w:val="00F203B1"/>
    <w:rsid w:val="00F2133D"/>
    <w:rsid w:val="00F23BDE"/>
    <w:rsid w:val="00F23C8E"/>
    <w:rsid w:val="00F26058"/>
    <w:rsid w:val="00F27DE2"/>
    <w:rsid w:val="00F3234C"/>
    <w:rsid w:val="00F34C67"/>
    <w:rsid w:val="00F412AA"/>
    <w:rsid w:val="00F41ABE"/>
    <w:rsid w:val="00F44A61"/>
    <w:rsid w:val="00F44DC1"/>
    <w:rsid w:val="00F574A3"/>
    <w:rsid w:val="00F640BF"/>
    <w:rsid w:val="00F646DE"/>
    <w:rsid w:val="00F7025C"/>
    <w:rsid w:val="00F711E1"/>
    <w:rsid w:val="00F716A8"/>
    <w:rsid w:val="00F81213"/>
    <w:rsid w:val="00F82E80"/>
    <w:rsid w:val="00F8402D"/>
    <w:rsid w:val="00F93CF9"/>
    <w:rsid w:val="00F944E5"/>
    <w:rsid w:val="00F955E1"/>
    <w:rsid w:val="00F96C7C"/>
    <w:rsid w:val="00FA490A"/>
    <w:rsid w:val="00FB047E"/>
    <w:rsid w:val="00FB0BBF"/>
    <w:rsid w:val="00FB1AD7"/>
    <w:rsid w:val="00FB3A56"/>
    <w:rsid w:val="00FB78DF"/>
    <w:rsid w:val="00FC03F7"/>
    <w:rsid w:val="00FC0EF0"/>
    <w:rsid w:val="00FC31E9"/>
    <w:rsid w:val="00FC53F9"/>
    <w:rsid w:val="00FD016B"/>
    <w:rsid w:val="00FD3C37"/>
    <w:rsid w:val="00FD46F9"/>
    <w:rsid w:val="00FD4B54"/>
    <w:rsid w:val="00FD6C80"/>
    <w:rsid w:val="00FE070C"/>
    <w:rsid w:val="00FE40CA"/>
    <w:rsid w:val="00FE5A8F"/>
    <w:rsid w:val="00FF17DD"/>
    <w:rsid w:val="00FF3D6D"/>
    <w:rsid w:val="00FF4064"/>
    <w:rsid w:val="00FF554E"/>
    <w:rsid w:val="00FF6405"/>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ADC37B1"/>
  <w15:docId w15:val="{7299C90B-3D4E-E24A-8ACE-0AE7EFD6DC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
    <w:qFormat/>
    <w:rsid w:val="00EC7FB3"/>
    <w:pPr>
      <w:spacing w:after="120"/>
    </w:pPr>
    <w:rPr>
      <w:rFonts w:ascii="Arial" w:eastAsia="Times New Roman" w:hAnsi="Arial" w:cs="Arial"/>
      <w:sz w:val="22"/>
      <w:szCs w:val="22"/>
    </w:rPr>
  </w:style>
  <w:style w:type="paragraph" w:styleId="Heading1">
    <w:name w:val="heading 1"/>
    <w:aliases w:val="h1"/>
    <w:basedOn w:val="Normal"/>
    <w:next w:val="Normal"/>
    <w:link w:val="Heading1Char"/>
    <w:qFormat/>
    <w:rsid w:val="00A97290"/>
    <w:pPr>
      <w:keepNext/>
      <w:jc w:val="center"/>
      <w:outlineLvl w:val="0"/>
    </w:pPr>
    <w:rPr>
      <w:b/>
      <w:kern w:val="28"/>
      <w:sz w:val="36"/>
    </w:rPr>
  </w:style>
  <w:style w:type="paragraph" w:styleId="Heading2">
    <w:name w:val="heading 2"/>
    <w:aliases w:val="h2,heading 2"/>
    <w:basedOn w:val="Normal"/>
    <w:next w:val="List1"/>
    <w:link w:val="Heading2Char"/>
    <w:qFormat/>
    <w:rsid w:val="008B694A"/>
    <w:pPr>
      <w:keepNext/>
      <w:spacing w:before="120" w:after="60"/>
      <w:outlineLvl w:val="1"/>
    </w:pPr>
    <w:rPr>
      <w:b/>
      <w:i/>
      <w:sz w:val="28"/>
    </w:rPr>
  </w:style>
  <w:style w:type="paragraph" w:styleId="Heading3">
    <w:name w:val="heading 3"/>
    <w:basedOn w:val="Normal"/>
    <w:next w:val="Normal"/>
    <w:link w:val="Heading3Char"/>
    <w:uiPriority w:val="9"/>
    <w:unhideWhenUsed/>
    <w:qFormat/>
    <w:rsid w:val="00EC54BE"/>
    <w:pPr>
      <w:keepNext/>
      <w:keepLines/>
      <w:outlineLvl w:val="2"/>
    </w:pPr>
    <w:rPr>
      <w:rFonts w:eastAsiaTheme="majorEastAsia"/>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A97290"/>
    <w:rPr>
      <w:rFonts w:ascii="Arial" w:eastAsia="Times New Roman" w:hAnsi="Arial" w:cs="Arial"/>
      <w:b/>
      <w:kern w:val="28"/>
      <w:sz w:val="36"/>
    </w:rPr>
  </w:style>
  <w:style w:type="character" w:customStyle="1" w:styleId="Heading2Char">
    <w:name w:val="Heading 2 Char"/>
    <w:aliases w:val="h2 Char,heading 2 Char"/>
    <w:basedOn w:val="DefaultParagraphFont"/>
    <w:link w:val="Heading2"/>
    <w:rsid w:val="008B694A"/>
    <w:rPr>
      <w:rFonts w:ascii="Arial" w:eastAsia="Times New Roman" w:hAnsi="Arial" w:cs="Arial"/>
      <w:b/>
      <w:i/>
      <w:sz w:val="28"/>
      <w:szCs w:val="22"/>
    </w:rPr>
  </w:style>
  <w:style w:type="paragraph" w:customStyle="1" w:styleId="List1">
    <w:name w:val="List1"/>
    <w:aliases w:val="l"/>
    <w:basedOn w:val="Normal"/>
    <w:qFormat/>
    <w:rsid w:val="00B977E7"/>
    <w:pPr>
      <w:ind w:left="260" w:hanging="260"/>
    </w:pPr>
  </w:style>
  <w:style w:type="paragraph" w:styleId="ListParagraph">
    <w:name w:val="List Paragraph"/>
    <w:basedOn w:val="Normal"/>
    <w:uiPriority w:val="34"/>
    <w:qFormat/>
    <w:rsid w:val="00B04BBF"/>
    <w:pPr>
      <w:numPr>
        <w:numId w:val="5"/>
      </w:numPr>
      <w:contextualSpacing/>
    </w:pPr>
  </w:style>
  <w:style w:type="character" w:styleId="CommentReference">
    <w:name w:val="annotation reference"/>
    <w:basedOn w:val="DefaultParagraphFont"/>
    <w:uiPriority w:val="99"/>
    <w:unhideWhenUsed/>
    <w:rsid w:val="00B977E7"/>
    <w:rPr>
      <w:sz w:val="18"/>
      <w:szCs w:val="18"/>
    </w:rPr>
  </w:style>
  <w:style w:type="paragraph" w:styleId="CommentText">
    <w:name w:val="annotation text"/>
    <w:basedOn w:val="Normal"/>
    <w:link w:val="CommentTextChar"/>
    <w:uiPriority w:val="99"/>
    <w:semiHidden/>
    <w:unhideWhenUsed/>
    <w:rsid w:val="00B977E7"/>
  </w:style>
  <w:style w:type="character" w:customStyle="1" w:styleId="CommentTextChar">
    <w:name w:val="Comment Text Char"/>
    <w:basedOn w:val="DefaultParagraphFont"/>
    <w:link w:val="CommentText"/>
    <w:uiPriority w:val="99"/>
    <w:semiHidden/>
    <w:rsid w:val="00B977E7"/>
    <w:rPr>
      <w:rFonts w:ascii="Helvetica Neue" w:eastAsia="Times New Roman" w:hAnsi="Helvetica Neue" w:cs="Times New Roman"/>
    </w:rPr>
  </w:style>
  <w:style w:type="paragraph" w:styleId="BalloonText">
    <w:name w:val="Balloon Text"/>
    <w:basedOn w:val="Normal"/>
    <w:link w:val="BalloonTextChar"/>
    <w:uiPriority w:val="99"/>
    <w:semiHidden/>
    <w:unhideWhenUsed/>
    <w:rsid w:val="00B977E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977E7"/>
    <w:rPr>
      <w:rFonts w:ascii="Lucida Grande" w:eastAsia="Times New Roman" w:hAnsi="Lucida Grande" w:cs="Lucida Grande"/>
      <w:sz w:val="18"/>
      <w:szCs w:val="18"/>
    </w:rPr>
  </w:style>
  <w:style w:type="paragraph" w:styleId="Footer">
    <w:name w:val="footer"/>
    <w:basedOn w:val="Normal"/>
    <w:link w:val="FooterChar"/>
    <w:rsid w:val="007A3B68"/>
    <w:pPr>
      <w:tabs>
        <w:tab w:val="center" w:pos="4320"/>
        <w:tab w:val="right" w:pos="8640"/>
      </w:tabs>
    </w:pPr>
  </w:style>
  <w:style w:type="character" w:customStyle="1" w:styleId="FooterChar">
    <w:name w:val="Footer Char"/>
    <w:basedOn w:val="DefaultParagraphFont"/>
    <w:link w:val="Footer"/>
    <w:rsid w:val="007A3B68"/>
    <w:rPr>
      <w:rFonts w:ascii="Helvetica Neue" w:eastAsia="Times New Roman" w:hAnsi="Helvetica Neue" w:cs="Times New Roman"/>
    </w:rPr>
  </w:style>
  <w:style w:type="character" w:customStyle="1" w:styleId="Heading3Char">
    <w:name w:val="Heading 3 Char"/>
    <w:basedOn w:val="DefaultParagraphFont"/>
    <w:link w:val="Heading3"/>
    <w:uiPriority w:val="9"/>
    <w:rsid w:val="00EC54BE"/>
    <w:rPr>
      <w:rFonts w:ascii="Arial" w:eastAsiaTheme="majorEastAsia" w:hAnsi="Arial" w:cs="Arial"/>
      <w:b/>
      <w:bCs/>
    </w:rPr>
  </w:style>
  <w:style w:type="paragraph" w:styleId="Header">
    <w:name w:val="header"/>
    <w:basedOn w:val="Normal"/>
    <w:link w:val="HeaderChar"/>
    <w:unhideWhenUsed/>
    <w:rsid w:val="009D465C"/>
    <w:pPr>
      <w:tabs>
        <w:tab w:val="center" w:pos="4320"/>
        <w:tab w:val="right" w:pos="8640"/>
      </w:tabs>
    </w:pPr>
  </w:style>
  <w:style w:type="character" w:customStyle="1" w:styleId="HeaderChar">
    <w:name w:val="Header Char"/>
    <w:basedOn w:val="DefaultParagraphFont"/>
    <w:link w:val="Header"/>
    <w:rsid w:val="009D465C"/>
    <w:rPr>
      <w:rFonts w:ascii="Helvetica Neue" w:eastAsia="Times New Roman" w:hAnsi="Helvetica Neue" w:cs="Times New Roman"/>
    </w:rPr>
  </w:style>
  <w:style w:type="table" w:styleId="TableGrid">
    <w:name w:val="Table Grid"/>
    <w:basedOn w:val="TableNormal"/>
    <w:uiPriority w:val="59"/>
    <w:rsid w:val="009D465C"/>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A50C35"/>
  </w:style>
  <w:style w:type="character" w:styleId="Hyperlink">
    <w:name w:val="Hyperlink"/>
    <w:basedOn w:val="DefaultParagraphFont"/>
    <w:uiPriority w:val="99"/>
    <w:unhideWhenUsed/>
    <w:rsid w:val="005677E2"/>
    <w:rPr>
      <w:color w:val="0000FF" w:themeColor="hyperlink"/>
      <w:u w:val="single"/>
    </w:rPr>
  </w:style>
  <w:style w:type="paragraph" w:styleId="CommentSubject">
    <w:name w:val="annotation subject"/>
    <w:basedOn w:val="CommentText"/>
    <w:next w:val="CommentText"/>
    <w:link w:val="CommentSubjectChar"/>
    <w:uiPriority w:val="99"/>
    <w:semiHidden/>
    <w:unhideWhenUsed/>
    <w:rsid w:val="004B09B6"/>
    <w:rPr>
      <w:b/>
      <w:bCs/>
      <w:sz w:val="20"/>
      <w:szCs w:val="20"/>
    </w:rPr>
  </w:style>
  <w:style w:type="character" w:customStyle="1" w:styleId="CommentSubjectChar">
    <w:name w:val="Comment Subject Char"/>
    <w:basedOn w:val="CommentTextChar"/>
    <w:link w:val="CommentSubject"/>
    <w:uiPriority w:val="99"/>
    <w:semiHidden/>
    <w:rsid w:val="004B09B6"/>
    <w:rPr>
      <w:rFonts w:ascii="Arial" w:eastAsia="Times New Roman" w:hAnsi="Arial" w:cs="Arial"/>
      <w:b/>
      <w:bCs/>
      <w:sz w:val="20"/>
      <w:szCs w:val="20"/>
    </w:rPr>
  </w:style>
  <w:style w:type="paragraph" w:styleId="Revision">
    <w:name w:val="Revision"/>
    <w:hidden/>
    <w:uiPriority w:val="99"/>
    <w:semiHidden/>
    <w:rsid w:val="004B09B6"/>
    <w:rPr>
      <w:rFonts w:ascii="Arial" w:eastAsia="Times New Roman" w:hAnsi="Arial" w:cs="Arial"/>
      <w:sz w:val="22"/>
      <w:szCs w:val="22"/>
    </w:rPr>
  </w:style>
  <w:style w:type="paragraph" w:customStyle="1" w:styleId="standard">
    <w:name w:val="standard"/>
    <w:aliases w:val="s,Standard"/>
    <w:basedOn w:val="Normal"/>
    <w:qFormat/>
    <w:rsid w:val="00DE424C"/>
    <w:pPr>
      <w:ind w:firstLine="720"/>
    </w:pPr>
    <w:rPr>
      <w:rFonts w:cs="Times New Roman"/>
      <w:szCs w:val="24"/>
    </w:rPr>
  </w:style>
  <w:style w:type="character" w:styleId="FollowedHyperlink">
    <w:name w:val="FollowedHyperlink"/>
    <w:basedOn w:val="DefaultParagraphFont"/>
    <w:uiPriority w:val="99"/>
    <w:semiHidden/>
    <w:unhideWhenUsed/>
    <w:rsid w:val="00EA4C4B"/>
    <w:rPr>
      <w:color w:val="800080" w:themeColor="followedHyperlink"/>
      <w:u w:val="single"/>
    </w:rPr>
  </w:style>
  <w:style w:type="character" w:styleId="Emphasis">
    <w:name w:val="Emphasis"/>
    <w:basedOn w:val="DefaultParagraphFont"/>
    <w:uiPriority w:val="20"/>
    <w:qFormat/>
    <w:rsid w:val="0061283A"/>
    <w:rPr>
      <w:i/>
      <w:iCs/>
    </w:rPr>
  </w:style>
  <w:style w:type="paragraph" w:styleId="NormalWeb">
    <w:name w:val="Normal (Web)"/>
    <w:basedOn w:val="Normal"/>
    <w:uiPriority w:val="99"/>
    <w:semiHidden/>
    <w:unhideWhenUsed/>
    <w:rsid w:val="00C54401"/>
    <w:pPr>
      <w:spacing w:before="100" w:beforeAutospacing="1" w:after="100" w:afterAutospacing="1"/>
    </w:pPr>
    <w:rPr>
      <w:rFonts w:ascii="Times New Roman" w:eastAsiaTheme="minorEastAsia" w:hAnsi="Times New Roman" w:cs="Times New Roman"/>
      <w:sz w:val="20"/>
      <w:szCs w:val="20"/>
    </w:rPr>
  </w:style>
  <w:style w:type="character" w:styleId="BookTitle">
    <w:name w:val="Book Title"/>
    <w:basedOn w:val="DefaultParagraphFont"/>
    <w:uiPriority w:val="33"/>
    <w:qFormat/>
    <w:rsid w:val="00F44A61"/>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097199">
      <w:bodyDiv w:val="1"/>
      <w:marLeft w:val="0"/>
      <w:marRight w:val="0"/>
      <w:marTop w:val="0"/>
      <w:marBottom w:val="0"/>
      <w:divBdr>
        <w:top w:val="none" w:sz="0" w:space="0" w:color="auto"/>
        <w:left w:val="none" w:sz="0" w:space="0" w:color="auto"/>
        <w:bottom w:val="none" w:sz="0" w:space="0" w:color="auto"/>
        <w:right w:val="none" w:sz="0" w:space="0" w:color="auto"/>
      </w:divBdr>
    </w:div>
    <w:div w:id="344981766">
      <w:bodyDiv w:val="1"/>
      <w:marLeft w:val="0"/>
      <w:marRight w:val="0"/>
      <w:marTop w:val="0"/>
      <w:marBottom w:val="0"/>
      <w:divBdr>
        <w:top w:val="none" w:sz="0" w:space="0" w:color="auto"/>
        <w:left w:val="none" w:sz="0" w:space="0" w:color="auto"/>
        <w:bottom w:val="none" w:sz="0" w:space="0" w:color="auto"/>
        <w:right w:val="none" w:sz="0" w:space="0" w:color="auto"/>
      </w:divBdr>
    </w:div>
    <w:div w:id="711342913">
      <w:bodyDiv w:val="1"/>
      <w:marLeft w:val="0"/>
      <w:marRight w:val="0"/>
      <w:marTop w:val="0"/>
      <w:marBottom w:val="0"/>
      <w:divBdr>
        <w:top w:val="none" w:sz="0" w:space="0" w:color="auto"/>
        <w:left w:val="none" w:sz="0" w:space="0" w:color="auto"/>
        <w:bottom w:val="none" w:sz="0" w:space="0" w:color="auto"/>
        <w:right w:val="none" w:sz="0" w:space="0" w:color="auto"/>
      </w:divBdr>
    </w:div>
    <w:div w:id="1489856271">
      <w:bodyDiv w:val="1"/>
      <w:marLeft w:val="0"/>
      <w:marRight w:val="0"/>
      <w:marTop w:val="0"/>
      <w:marBottom w:val="0"/>
      <w:divBdr>
        <w:top w:val="none" w:sz="0" w:space="0" w:color="auto"/>
        <w:left w:val="none" w:sz="0" w:space="0" w:color="auto"/>
        <w:bottom w:val="none" w:sz="0" w:space="0" w:color="auto"/>
        <w:right w:val="none" w:sz="0" w:space="0" w:color="auto"/>
      </w:divBdr>
    </w:div>
    <w:div w:id="1558666217">
      <w:bodyDiv w:val="1"/>
      <w:marLeft w:val="0"/>
      <w:marRight w:val="0"/>
      <w:marTop w:val="0"/>
      <w:marBottom w:val="0"/>
      <w:divBdr>
        <w:top w:val="none" w:sz="0" w:space="0" w:color="auto"/>
        <w:left w:val="none" w:sz="0" w:space="0" w:color="auto"/>
        <w:bottom w:val="none" w:sz="0" w:space="0" w:color="auto"/>
        <w:right w:val="none" w:sz="0" w:space="0" w:color="auto"/>
      </w:divBdr>
    </w:div>
    <w:div w:id="1719666857">
      <w:bodyDiv w:val="1"/>
      <w:marLeft w:val="0"/>
      <w:marRight w:val="0"/>
      <w:marTop w:val="0"/>
      <w:marBottom w:val="0"/>
      <w:divBdr>
        <w:top w:val="none" w:sz="0" w:space="0" w:color="auto"/>
        <w:left w:val="none" w:sz="0" w:space="0" w:color="auto"/>
        <w:bottom w:val="none" w:sz="0" w:space="0" w:color="auto"/>
        <w:right w:val="none" w:sz="0" w:space="0" w:color="auto"/>
      </w:divBdr>
    </w:div>
    <w:div w:id="1756899713">
      <w:bodyDiv w:val="1"/>
      <w:marLeft w:val="0"/>
      <w:marRight w:val="0"/>
      <w:marTop w:val="0"/>
      <w:marBottom w:val="0"/>
      <w:divBdr>
        <w:top w:val="none" w:sz="0" w:space="0" w:color="auto"/>
        <w:left w:val="none" w:sz="0" w:space="0" w:color="auto"/>
        <w:bottom w:val="none" w:sz="0" w:space="0" w:color="auto"/>
        <w:right w:val="none" w:sz="0" w:space="0" w:color="auto"/>
      </w:divBdr>
    </w:div>
    <w:div w:id="20919225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EnvLit@msu.edu" TargetMode="Externa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carbontime.bscs.org/" TargetMode="External"/><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reativecommons.org/licenses/by-nc-sa/4.0/" TargetMode="Externa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creativecommons.org/licenses/by-nc-sa/4.0/" TargetMode="External"/><Relationship Id="rId14" Type="http://schemas.openxmlformats.org/officeDocument/2006/relationships/image" Target="media/image3.tiff"/><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dya/Dropbox%20(CarbonTIME)/2%20CTIME2%20General%20(1)/2.12%20Final%20Website/2.12.0%20Outlines%20&amp;%20Templates/Unit_Front_Matter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CB2DA8-5B21-C747-9B17-C68650148F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Unit_Front_Matter_Template.dotx</Template>
  <TotalTime>1</TotalTime>
  <Pages>17</Pages>
  <Words>5079</Words>
  <Characters>28955</Characters>
  <Application>Microsoft Office Word</Application>
  <DocSecurity>0</DocSecurity>
  <Lines>241</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Andy Anderson</dc:creator>
  <cp:keywords/>
  <dc:description/>
  <cp:lastModifiedBy>Tompkins, Elizabeth</cp:lastModifiedBy>
  <cp:revision>6</cp:revision>
  <dcterms:created xsi:type="dcterms:W3CDTF">2020-05-13T17:37:00Z</dcterms:created>
  <dcterms:modified xsi:type="dcterms:W3CDTF">2020-05-28T14:30:00Z</dcterms:modified>
</cp:coreProperties>
</file>